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A33" w:rsidRPr="00125A47" w:rsidRDefault="00542A33" w:rsidP="00542A33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Carlos </w:t>
      </w:r>
      <w:r w:rsidR="00F71967" w:rsidRPr="00125A47">
        <w:rPr>
          <w:b/>
          <w:sz w:val="24"/>
        </w:rPr>
        <w:t>Gajardo Núñez</w:t>
      </w:r>
    </w:p>
    <w:p w:rsidR="00F71967" w:rsidRPr="00125A47" w:rsidRDefault="00542A33" w:rsidP="00542A33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Ingeniero Ejecución en </w:t>
      </w:r>
      <w:r w:rsidR="00F71967" w:rsidRPr="00125A47">
        <w:rPr>
          <w:b/>
          <w:sz w:val="24"/>
        </w:rPr>
        <w:t xml:space="preserve"> Computación e Informática</w:t>
      </w:r>
    </w:p>
    <w:p w:rsidR="00125A47" w:rsidRDefault="00542A33" w:rsidP="00542A33">
      <w:pPr>
        <w:jc w:val="center"/>
        <w:rPr>
          <w:b/>
          <w:sz w:val="24"/>
        </w:rPr>
      </w:pPr>
      <w:r>
        <w:rPr>
          <w:b/>
          <w:sz w:val="24"/>
        </w:rPr>
        <w:t>Té</w:t>
      </w:r>
      <w:r w:rsidR="00125A47" w:rsidRPr="00125A47">
        <w:rPr>
          <w:b/>
          <w:sz w:val="24"/>
        </w:rPr>
        <w:t>cnico en Minas</w:t>
      </w:r>
      <w:r w:rsidR="00D41D0E">
        <w:rPr>
          <w:b/>
          <w:sz w:val="24"/>
        </w:rPr>
        <w:t xml:space="preserve"> – Guardia de Seguridad Con Curso OS10</w:t>
      </w:r>
    </w:p>
    <w:p w:rsidR="00542A33" w:rsidRPr="00125A47" w:rsidRDefault="00542A33" w:rsidP="00542A33">
      <w:pPr>
        <w:jc w:val="center"/>
        <w:rPr>
          <w:b/>
          <w:sz w:val="24"/>
        </w:rPr>
      </w:pPr>
    </w:p>
    <w:p w:rsidR="00125A47" w:rsidRPr="00125A47" w:rsidRDefault="00125A47" w:rsidP="00542A33">
      <w:pPr>
        <w:jc w:val="center"/>
        <w:rPr>
          <w:b/>
          <w:sz w:val="24"/>
        </w:rPr>
      </w:pPr>
      <w:r w:rsidRPr="00125A47">
        <w:rPr>
          <w:b/>
          <w:sz w:val="24"/>
        </w:rPr>
        <w:t>Celular</w:t>
      </w:r>
      <w:r w:rsidR="0008472E">
        <w:rPr>
          <w:b/>
          <w:sz w:val="24"/>
        </w:rPr>
        <w:t xml:space="preserve"> 967205148</w:t>
      </w:r>
      <w:r w:rsidR="00CF345E">
        <w:rPr>
          <w:b/>
          <w:sz w:val="24"/>
        </w:rPr>
        <w:t xml:space="preserve"> Alternativo </w:t>
      </w:r>
      <w:r w:rsidR="00CF345E" w:rsidRPr="00CF345E">
        <w:rPr>
          <w:b/>
          <w:sz w:val="24"/>
        </w:rPr>
        <w:t>979865358</w:t>
      </w:r>
      <w:r w:rsidR="00CF345E" w:rsidRPr="00CF345E">
        <w:rPr>
          <w:sz w:val="24"/>
        </w:rPr>
        <w:t xml:space="preserve"> </w:t>
      </w:r>
      <w:r w:rsidRPr="00125A47">
        <w:rPr>
          <w:b/>
          <w:sz w:val="24"/>
        </w:rPr>
        <w:t>– Correo carlosgajardonunez@gmail.com</w:t>
      </w:r>
    </w:p>
    <w:p w:rsidR="00F71967" w:rsidRDefault="00F71967" w:rsidP="00542A33">
      <w:pPr>
        <w:pBdr>
          <w:bottom w:val="single" w:sz="12" w:space="1" w:color="auto"/>
        </w:pBdr>
      </w:pPr>
    </w:p>
    <w:p w:rsidR="00542A33" w:rsidRDefault="00542A33" w:rsidP="00125A47">
      <w:pPr>
        <w:spacing w:line="276" w:lineRule="auto"/>
      </w:pPr>
    </w:p>
    <w:p w:rsidR="00125A47" w:rsidRDefault="00126976" w:rsidP="00542A33">
      <w:pPr>
        <w:spacing w:line="276" w:lineRule="auto"/>
        <w:ind w:left="426" w:right="851"/>
        <w:jc w:val="both"/>
      </w:pPr>
      <w:r>
        <w:t>Ingeniero informá</w:t>
      </w:r>
      <w:r w:rsidR="00125A47">
        <w:t>tico, experto en RMcobol, DBase, Foxpro, Cliper, Fortran, Pascal, Assembler,  Cobol Ansi, Microfocus Cobol, SQL</w:t>
      </w:r>
      <w:r w:rsidR="0087644C">
        <w:t xml:space="preserve"> Server</w:t>
      </w:r>
      <w:r w:rsidR="00411F1F">
        <w:t xml:space="preserve"> y sus versiones</w:t>
      </w:r>
      <w:r w:rsidR="00125A47">
        <w:t xml:space="preserve">, Transact SQL, Procedimientos Almacenados, PHP, </w:t>
      </w:r>
      <w:r>
        <w:t xml:space="preserve">HTML, </w:t>
      </w:r>
      <w:r w:rsidR="0087644C">
        <w:t xml:space="preserve">Visual Basic, </w:t>
      </w:r>
      <w:r w:rsidR="00125A47">
        <w:t>Motores de Bases de Datos Informix, Sybase, DB2</w:t>
      </w:r>
      <w:r>
        <w:t xml:space="preserve"> sobre equipos</w:t>
      </w:r>
      <w:r w:rsidR="0087644C">
        <w:t xml:space="preserve"> Windows,</w:t>
      </w:r>
      <w:r>
        <w:t xml:space="preserve"> Unix, OpenVMS, AS400. Herramientas de trabajo como </w:t>
      </w:r>
      <w:r w:rsidR="00125A47">
        <w:t>,</w:t>
      </w:r>
      <w:r w:rsidR="00411F1F">
        <w:t xml:space="preserve"> Sistemas SIG, </w:t>
      </w:r>
      <w:r w:rsidR="00125A47">
        <w:t xml:space="preserve"> Autocad, Mapinfo, Geosoft,  Vulcan</w:t>
      </w:r>
      <w:r w:rsidR="00542A33">
        <w:t xml:space="preserve">, </w:t>
      </w:r>
      <w:r w:rsidR="0087644C">
        <w:t xml:space="preserve">DBVisualizer, MQJexplorer, </w:t>
      </w:r>
      <w:r w:rsidR="00411F1F">
        <w:t>gestión de colas de WebSphere MQ de IBM</w:t>
      </w:r>
      <w:r w:rsidR="00125A47">
        <w:t xml:space="preserve">.  </w:t>
      </w:r>
    </w:p>
    <w:p w:rsidR="00542A33" w:rsidRDefault="00542A33" w:rsidP="00542A33">
      <w:pPr>
        <w:spacing w:line="276" w:lineRule="auto"/>
        <w:ind w:left="426" w:right="851"/>
        <w:jc w:val="both"/>
      </w:pPr>
    </w:p>
    <w:p w:rsidR="00125A47" w:rsidRDefault="00125A47" w:rsidP="00542A33">
      <w:pPr>
        <w:spacing w:line="276" w:lineRule="auto"/>
        <w:ind w:left="426" w:right="851"/>
        <w:jc w:val="both"/>
      </w:pPr>
      <w:r>
        <w:t>Con mas de 25 años de experiencia en important</w:t>
      </w:r>
      <w:r w:rsidR="00126976">
        <w:t xml:space="preserve">es empresas como </w:t>
      </w:r>
      <w:r w:rsidR="00411F1F">
        <w:t xml:space="preserve">Minera </w:t>
      </w:r>
      <w:r w:rsidR="00126976">
        <w:t>Codelco Divisió</w:t>
      </w:r>
      <w:r>
        <w:t xml:space="preserve">n SALVADOR, </w:t>
      </w:r>
      <w:r w:rsidR="00411F1F">
        <w:t xml:space="preserve">Minera </w:t>
      </w:r>
      <w:r>
        <w:t>Soquimich Antofagasta, Minera Cerro Colorado</w:t>
      </w:r>
      <w:r w:rsidR="00126976">
        <w:t xml:space="preserve"> Iquique</w:t>
      </w:r>
      <w:r>
        <w:t>, Dep</w:t>
      </w:r>
      <w:r w:rsidR="00126976">
        <w:t>ó</w:t>
      </w:r>
      <w:r>
        <w:t>sito Central de Valores</w:t>
      </w:r>
      <w:r w:rsidR="00126976">
        <w:t xml:space="preserve"> Región Metropolitana</w:t>
      </w:r>
      <w:r w:rsidR="00225B54">
        <w:t xml:space="preserve">, </w:t>
      </w:r>
      <w:r w:rsidR="00411F1F">
        <w:t xml:space="preserve">Tiendas La Polar, Universidad Arturo Prat, Universidad de Tarapaca, </w:t>
      </w:r>
      <w:r w:rsidR="00225B54">
        <w:t>participando en variados proyectos y migraciónes entre distintas plataformas.</w:t>
      </w:r>
    </w:p>
    <w:p w:rsidR="00411F1F" w:rsidRDefault="00411F1F" w:rsidP="00542A33">
      <w:pPr>
        <w:spacing w:line="276" w:lineRule="auto"/>
        <w:ind w:left="426" w:right="851"/>
        <w:jc w:val="both"/>
      </w:pPr>
    </w:p>
    <w:p w:rsidR="00542A33" w:rsidRPr="008F3DD6" w:rsidRDefault="00411F1F" w:rsidP="00542A33">
      <w:pPr>
        <w:spacing w:line="276" w:lineRule="auto"/>
        <w:ind w:left="426" w:right="851"/>
        <w:jc w:val="both"/>
        <w:rPr>
          <w:b/>
        </w:rPr>
      </w:pPr>
      <w:r w:rsidRPr="008F3DD6">
        <w:rPr>
          <w:b/>
        </w:rPr>
        <w:t>Mas de 10 años de experiencia en manejo de bases de datos, lenguajes SQL, Transact SQL, Procedimiento</w:t>
      </w:r>
      <w:r w:rsidR="008F3DD6">
        <w:rPr>
          <w:b/>
        </w:rPr>
        <w:t>s Almacenados,</w:t>
      </w:r>
      <w:r w:rsidR="00CF345E">
        <w:rPr>
          <w:b/>
        </w:rPr>
        <w:t xml:space="preserve"> </w:t>
      </w:r>
      <w:r w:rsidR="008F3DD6">
        <w:rPr>
          <w:b/>
        </w:rPr>
        <w:t xml:space="preserve"> </w:t>
      </w:r>
      <w:r w:rsidR="00CF345E">
        <w:rPr>
          <w:b/>
        </w:rPr>
        <w:t xml:space="preserve">proyectos de mantencion y migración de aplicaciones y sistemas, </w:t>
      </w:r>
      <w:r w:rsidR="008F3DD6">
        <w:rPr>
          <w:b/>
        </w:rPr>
        <w:t>etc.</w:t>
      </w:r>
    </w:p>
    <w:p w:rsidR="00411F1F" w:rsidRPr="008F3DD6" w:rsidRDefault="00411F1F" w:rsidP="00542A33">
      <w:pPr>
        <w:spacing w:line="276" w:lineRule="auto"/>
        <w:ind w:left="426" w:right="851"/>
        <w:jc w:val="both"/>
        <w:rPr>
          <w:b/>
        </w:rPr>
      </w:pPr>
    </w:p>
    <w:p w:rsidR="00411F1F" w:rsidRPr="008F3DD6" w:rsidRDefault="00411F1F" w:rsidP="00542A33">
      <w:pPr>
        <w:spacing w:line="276" w:lineRule="auto"/>
        <w:ind w:left="426" w:right="851"/>
        <w:jc w:val="both"/>
        <w:rPr>
          <w:b/>
        </w:rPr>
      </w:pPr>
      <w:r w:rsidRPr="008F3DD6">
        <w:rPr>
          <w:b/>
        </w:rPr>
        <w:t xml:space="preserve">Años y amplia experiencia en proyectos de </w:t>
      </w:r>
      <w:r w:rsidR="00CF345E">
        <w:rPr>
          <w:b/>
        </w:rPr>
        <w:t xml:space="preserve">mantención y </w:t>
      </w:r>
      <w:r w:rsidRPr="008F3DD6">
        <w:rPr>
          <w:b/>
        </w:rPr>
        <w:t>migración en distintas plataformas</w:t>
      </w:r>
      <w:r w:rsidR="008F3DD6">
        <w:rPr>
          <w:b/>
        </w:rPr>
        <w:t xml:space="preserve">, lenguajes de programación y </w:t>
      </w:r>
      <w:r w:rsidRPr="008F3DD6">
        <w:rPr>
          <w:b/>
        </w:rPr>
        <w:t>motores de bases de datos</w:t>
      </w:r>
      <w:r w:rsidR="008F3DD6">
        <w:rPr>
          <w:b/>
        </w:rPr>
        <w:t xml:space="preserve"> (Informix, Sybase, SQL Sever, etc.)</w:t>
      </w:r>
      <w:r w:rsidRPr="008F3DD6">
        <w:rPr>
          <w:b/>
        </w:rPr>
        <w:t>, en distintas instituciones como Soquimich</w:t>
      </w:r>
      <w:r w:rsidR="008F3DD6">
        <w:rPr>
          <w:b/>
        </w:rPr>
        <w:t>, Codelco, Tiendas La Polar, Depó</w:t>
      </w:r>
      <w:r w:rsidRPr="008F3DD6">
        <w:rPr>
          <w:b/>
        </w:rPr>
        <w:t>sito Central de Valores DCV, etc.</w:t>
      </w:r>
    </w:p>
    <w:p w:rsidR="00411F1F" w:rsidRDefault="00411F1F" w:rsidP="00542A33">
      <w:pPr>
        <w:spacing w:line="276" w:lineRule="auto"/>
        <w:ind w:left="426" w:right="851"/>
        <w:jc w:val="both"/>
      </w:pPr>
    </w:p>
    <w:p w:rsidR="00125A47" w:rsidRDefault="00125A47" w:rsidP="00542A33">
      <w:pPr>
        <w:spacing w:line="276" w:lineRule="auto"/>
        <w:ind w:left="426" w:right="851"/>
        <w:jc w:val="both"/>
      </w:pPr>
      <w:r>
        <w:t>Orientado al logro de los objetivos, proac</w:t>
      </w:r>
      <w:bookmarkStart w:id="0" w:name="_GoBack"/>
      <w:bookmarkEnd w:id="0"/>
      <w:r>
        <w:t xml:space="preserve">tivo,  </w:t>
      </w:r>
      <w:r w:rsidR="00542A33">
        <w:t xml:space="preserve">metódico, responsable, </w:t>
      </w:r>
      <w:r>
        <w:t>comprom</w:t>
      </w:r>
      <w:r w:rsidR="00542A33">
        <w:t>etido con el trabajo en equipo y en constante formación profesional.</w:t>
      </w:r>
    </w:p>
    <w:p w:rsidR="00125A47" w:rsidRDefault="00125A47" w:rsidP="00542A33">
      <w:pPr>
        <w:ind w:left="426" w:right="851"/>
        <w:jc w:val="both"/>
      </w:pPr>
    </w:p>
    <w:p w:rsidR="00542A33" w:rsidRDefault="00542A33" w:rsidP="00542A33">
      <w:pPr>
        <w:ind w:left="426" w:right="851"/>
        <w:jc w:val="both"/>
      </w:pPr>
    </w:p>
    <w:p w:rsidR="00C2488C" w:rsidRPr="00C2488C" w:rsidRDefault="00542A33" w:rsidP="00C2488C">
      <w:pPr>
        <w:ind w:left="426" w:right="851"/>
        <w:jc w:val="both"/>
        <w:rPr>
          <w:b/>
        </w:rPr>
      </w:pPr>
      <w:r w:rsidRPr="00542A33">
        <w:rPr>
          <w:b/>
        </w:rPr>
        <w:t>EXPERIENCIA  LABORAL</w:t>
      </w:r>
    </w:p>
    <w:p w:rsidR="00C2488C" w:rsidRPr="00C2488C" w:rsidRDefault="00C2488C" w:rsidP="00C2488C">
      <w:pPr>
        <w:ind w:left="426" w:right="851"/>
        <w:jc w:val="both"/>
        <w:rPr>
          <w:b/>
        </w:rPr>
      </w:pPr>
    </w:p>
    <w:p w:rsidR="00C2488C" w:rsidRPr="00C2488C" w:rsidRDefault="00C2488C" w:rsidP="00C2488C">
      <w:pPr>
        <w:rPr>
          <w:b/>
        </w:rPr>
      </w:pPr>
    </w:p>
    <w:tbl>
      <w:tblPr>
        <w:tblW w:w="4558" w:type="pct"/>
        <w:tblLook w:val="0000" w:firstRow="0" w:lastRow="0" w:firstColumn="0" w:lastColumn="0" w:noHBand="0" w:noVBand="0"/>
      </w:tblPr>
      <w:tblGrid>
        <w:gridCol w:w="1667"/>
        <w:gridCol w:w="8222"/>
      </w:tblGrid>
      <w:tr w:rsidR="00C2488C" w:rsidRPr="00C2488C" w:rsidTr="0084370F">
        <w:trPr>
          <w:trHeight w:val="1592"/>
        </w:trPr>
        <w:tc>
          <w:tcPr>
            <w:tcW w:w="843" w:type="pct"/>
            <w:vAlign w:val="center"/>
          </w:tcPr>
          <w:p w:rsidR="00C2488C" w:rsidRPr="008F3DD6" w:rsidRDefault="00C2488C" w:rsidP="0084370F">
            <w:pPr>
              <w:ind w:left="-26" w:right="-544"/>
              <w:rPr>
                <w:b/>
                <w:sz w:val="22"/>
              </w:rPr>
            </w:pPr>
            <w:r w:rsidRPr="008F3DD6">
              <w:rPr>
                <w:b/>
                <w:sz w:val="22"/>
              </w:rPr>
              <w:t>Año</w:t>
            </w:r>
          </w:p>
          <w:p w:rsidR="00C2488C" w:rsidRPr="008F3DD6" w:rsidRDefault="00C2488C" w:rsidP="0084370F">
            <w:pPr>
              <w:ind w:left="-26" w:right="-544"/>
              <w:rPr>
                <w:b/>
                <w:sz w:val="22"/>
              </w:rPr>
            </w:pPr>
            <w:r w:rsidRPr="008F3DD6">
              <w:rPr>
                <w:b/>
                <w:sz w:val="22"/>
              </w:rPr>
              <w:t>Empresa</w:t>
            </w:r>
          </w:p>
          <w:p w:rsidR="00C2488C" w:rsidRPr="008F3DD6" w:rsidRDefault="00C2488C" w:rsidP="0084370F">
            <w:pPr>
              <w:ind w:left="-26" w:right="-544"/>
              <w:rPr>
                <w:b/>
                <w:sz w:val="22"/>
              </w:rPr>
            </w:pPr>
            <w:r w:rsidRPr="008F3DD6">
              <w:rPr>
                <w:b/>
                <w:sz w:val="22"/>
              </w:rPr>
              <w:t>Cargo</w:t>
            </w:r>
          </w:p>
          <w:p w:rsidR="00C2488C" w:rsidRPr="008F3DD6" w:rsidRDefault="00C2488C" w:rsidP="0084370F">
            <w:pPr>
              <w:ind w:left="-26" w:right="-544"/>
              <w:rPr>
                <w:b/>
                <w:sz w:val="22"/>
              </w:rPr>
            </w:pPr>
            <w:r w:rsidRPr="008F3DD6">
              <w:rPr>
                <w:b/>
                <w:sz w:val="22"/>
              </w:rPr>
              <w:t>Funciones</w:t>
            </w:r>
          </w:p>
        </w:tc>
        <w:tc>
          <w:tcPr>
            <w:tcW w:w="4157" w:type="pct"/>
            <w:vAlign w:val="center"/>
          </w:tcPr>
          <w:p w:rsidR="00C2488C" w:rsidRPr="008F3DD6" w:rsidRDefault="008F3DD6" w:rsidP="0084370F">
            <w:pPr>
              <w:ind w:left="-26" w:right="34"/>
              <w:rPr>
                <w:sz w:val="22"/>
              </w:rPr>
            </w:pPr>
            <w:r>
              <w:rPr>
                <w:sz w:val="22"/>
              </w:rPr>
              <w:t>2017</w:t>
            </w:r>
          </w:p>
          <w:p w:rsidR="00C2488C" w:rsidRPr="008F3DD6" w:rsidRDefault="008F3DD6" w:rsidP="00C2488C">
            <w:pPr>
              <w:ind w:right="34"/>
              <w:rPr>
                <w:sz w:val="22"/>
              </w:rPr>
            </w:pPr>
            <w:r>
              <w:rPr>
                <w:sz w:val="22"/>
              </w:rPr>
              <w:t xml:space="preserve">Actualmente trabajando en forma independiente como Asesor y </w:t>
            </w:r>
            <w:r w:rsidR="00CF345E">
              <w:rPr>
                <w:sz w:val="22"/>
              </w:rPr>
              <w:t xml:space="preserve">Relator </w:t>
            </w:r>
            <w:r>
              <w:rPr>
                <w:sz w:val="22"/>
              </w:rPr>
              <w:t>.</w:t>
            </w:r>
          </w:p>
          <w:p w:rsidR="00C2488C" w:rsidRPr="008F3DD6" w:rsidRDefault="008F3DD6" w:rsidP="0084370F">
            <w:pPr>
              <w:ind w:left="-26" w:right="34"/>
              <w:rPr>
                <w:sz w:val="22"/>
              </w:rPr>
            </w:pPr>
            <w:r>
              <w:rPr>
                <w:sz w:val="22"/>
              </w:rPr>
              <w:t>Empresa de Capacitacion C&amp;C Capacitaciones.</w:t>
            </w:r>
          </w:p>
          <w:p w:rsidR="00C2488C" w:rsidRPr="008F3DD6" w:rsidRDefault="00CF345E" w:rsidP="0084370F">
            <w:pPr>
              <w:ind w:left="-26" w:right="34"/>
              <w:rPr>
                <w:sz w:val="22"/>
              </w:rPr>
            </w:pPr>
            <w:r>
              <w:rPr>
                <w:sz w:val="22"/>
              </w:rPr>
              <w:t>Relator</w:t>
            </w:r>
          </w:p>
          <w:p w:rsidR="007651A6" w:rsidRPr="008F3DD6" w:rsidRDefault="008F3DD6" w:rsidP="0084370F">
            <w:pPr>
              <w:ind w:left="-26" w:right="34"/>
              <w:rPr>
                <w:sz w:val="22"/>
              </w:rPr>
            </w:pPr>
            <w:r>
              <w:rPr>
                <w:sz w:val="22"/>
              </w:rPr>
              <w:t>Cursos de capacitación a empresas.</w:t>
            </w:r>
            <w:r w:rsidR="007651A6" w:rsidRPr="008F3DD6">
              <w:rPr>
                <w:sz w:val="22"/>
              </w:rPr>
              <w:t>.</w:t>
            </w:r>
          </w:p>
        </w:tc>
      </w:tr>
      <w:tr w:rsidR="00CF63E0" w:rsidTr="003A7E23">
        <w:trPr>
          <w:trHeight w:val="1592"/>
        </w:trPr>
        <w:tc>
          <w:tcPr>
            <w:tcW w:w="843" w:type="pct"/>
            <w:vAlign w:val="center"/>
          </w:tcPr>
          <w:p w:rsidR="00CF63E0" w:rsidRDefault="00CF63E0" w:rsidP="008F464D">
            <w:pPr>
              <w:ind w:left="-26" w:right="-544"/>
              <w:rPr>
                <w:b/>
              </w:rPr>
            </w:pPr>
            <w:r w:rsidRPr="00542A33">
              <w:rPr>
                <w:b/>
              </w:rPr>
              <w:t>Año</w:t>
            </w:r>
          </w:p>
          <w:p w:rsidR="00CF63E0" w:rsidRDefault="00CF63E0" w:rsidP="008F464D">
            <w:pPr>
              <w:ind w:left="-26" w:right="-544"/>
              <w:rPr>
                <w:b/>
              </w:rPr>
            </w:pPr>
            <w:r w:rsidRPr="00542A33">
              <w:rPr>
                <w:b/>
              </w:rPr>
              <w:t>Empresa</w:t>
            </w:r>
          </w:p>
          <w:p w:rsidR="00CF63E0" w:rsidRDefault="00CF63E0" w:rsidP="008F464D">
            <w:pPr>
              <w:ind w:left="-26" w:right="-544"/>
              <w:rPr>
                <w:b/>
              </w:rPr>
            </w:pPr>
            <w:r w:rsidRPr="00542A33">
              <w:rPr>
                <w:b/>
              </w:rPr>
              <w:t>Cargo</w:t>
            </w:r>
          </w:p>
          <w:p w:rsidR="00CF63E0" w:rsidRDefault="004510E8" w:rsidP="008F464D">
            <w:pPr>
              <w:ind w:left="-26" w:right="-544"/>
            </w:pPr>
            <w:r>
              <w:rPr>
                <w:b/>
              </w:rPr>
              <w:t>Funciones</w:t>
            </w:r>
          </w:p>
        </w:tc>
        <w:tc>
          <w:tcPr>
            <w:tcW w:w="4157" w:type="pct"/>
            <w:vAlign w:val="center"/>
          </w:tcPr>
          <w:p w:rsidR="00CF345E" w:rsidRDefault="00CF345E" w:rsidP="008F464D">
            <w:pPr>
              <w:ind w:left="-26" w:right="34"/>
              <w:rPr>
                <w:sz w:val="22"/>
                <w:szCs w:val="22"/>
              </w:rPr>
            </w:pPr>
          </w:p>
          <w:p w:rsidR="00CF63E0" w:rsidRPr="00CF345E" w:rsidRDefault="00CF63E0" w:rsidP="008F464D">
            <w:pPr>
              <w:ind w:left="-26" w:right="34"/>
              <w:rPr>
                <w:sz w:val="22"/>
                <w:szCs w:val="22"/>
              </w:rPr>
            </w:pPr>
            <w:r w:rsidRPr="00CF345E">
              <w:rPr>
                <w:sz w:val="22"/>
                <w:szCs w:val="22"/>
              </w:rPr>
              <w:t>Octubre  2015 a Enero 2016.</w:t>
            </w:r>
          </w:p>
          <w:p w:rsidR="00CF63E0" w:rsidRPr="00CF345E" w:rsidRDefault="00CF63E0" w:rsidP="008F464D">
            <w:pPr>
              <w:ind w:left="-26" w:right="34"/>
              <w:rPr>
                <w:sz w:val="22"/>
                <w:szCs w:val="22"/>
              </w:rPr>
            </w:pPr>
            <w:r w:rsidRPr="00CF345E">
              <w:rPr>
                <w:b/>
                <w:sz w:val="22"/>
                <w:szCs w:val="22"/>
              </w:rPr>
              <w:t>INDRA</w:t>
            </w:r>
            <w:r w:rsidRPr="00CF345E">
              <w:rPr>
                <w:sz w:val="22"/>
                <w:szCs w:val="22"/>
              </w:rPr>
              <w:t>, Outsorcing para el cliente Chilectra.</w:t>
            </w:r>
          </w:p>
          <w:p w:rsidR="004510E8" w:rsidRPr="00CF345E" w:rsidRDefault="00CF63E0" w:rsidP="008F464D">
            <w:pPr>
              <w:ind w:left="-26" w:right="34"/>
              <w:rPr>
                <w:sz w:val="22"/>
                <w:szCs w:val="22"/>
              </w:rPr>
            </w:pPr>
            <w:r w:rsidRPr="00CF345E">
              <w:rPr>
                <w:sz w:val="22"/>
                <w:szCs w:val="22"/>
              </w:rPr>
              <w:t>Servicios y Operaciones TI en DATACENTER 004 – San Martin 50</w:t>
            </w:r>
          </w:p>
          <w:p w:rsidR="00CF63E0" w:rsidRDefault="00CF63E0" w:rsidP="008F464D">
            <w:pPr>
              <w:ind w:left="-26" w:right="34"/>
            </w:pPr>
            <w:r w:rsidRPr="00CF345E">
              <w:rPr>
                <w:sz w:val="22"/>
                <w:szCs w:val="22"/>
              </w:rPr>
              <w:t>Atender todas las solicitudes y requerimientos e incidencias de losclientes del DATACENTER</w:t>
            </w:r>
            <w:r>
              <w:t>.</w:t>
            </w:r>
          </w:p>
          <w:p w:rsidR="008F3DD6" w:rsidRDefault="008F3DD6" w:rsidP="008F464D">
            <w:pPr>
              <w:ind w:left="-26" w:right="34"/>
            </w:pPr>
          </w:p>
        </w:tc>
      </w:tr>
      <w:tr w:rsidR="00CF63E0" w:rsidTr="003A7E23">
        <w:trPr>
          <w:trHeight w:val="248"/>
        </w:trPr>
        <w:tc>
          <w:tcPr>
            <w:tcW w:w="843" w:type="pct"/>
          </w:tcPr>
          <w:p w:rsidR="00CF63E0" w:rsidRDefault="00CF63E0" w:rsidP="008F464D">
            <w:pPr>
              <w:ind w:right="-544"/>
            </w:pPr>
            <w:r w:rsidRPr="00542A33">
              <w:rPr>
                <w:b/>
              </w:rPr>
              <w:t>Año</w:t>
            </w:r>
          </w:p>
        </w:tc>
        <w:tc>
          <w:tcPr>
            <w:tcW w:w="4157" w:type="pct"/>
            <w:vAlign w:val="center"/>
          </w:tcPr>
          <w:p w:rsidR="00CF63E0" w:rsidRPr="00CF63E0" w:rsidRDefault="00CF63E0" w:rsidP="00FB739B">
            <w:pPr>
              <w:ind w:left="-26" w:right="34"/>
              <w:rPr>
                <w:lang w:val="en-US"/>
              </w:rPr>
            </w:pPr>
            <w:r>
              <w:t>Diciembre 2008 a Noviembre 2013</w:t>
            </w:r>
            <w:r w:rsidR="00FB739B">
              <w:t>,</w:t>
            </w:r>
            <w:r>
              <w:t xml:space="preserve"> </w:t>
            </w:r>
            <w:r w:rsidR="00FB739B">
              <w:t>5 años.</w:t>
            </w:r>
          </w:p>
        </w:tc>
      </w:tr>
      <w:tr w:rsidR="00B5588B" w:rsidTr="003A7E23">
        <w:trPr>
          <w:trHeight w:val="300"/>
        </w:trPr>
        <w:tc>
          <w:tcPr>
            <w:tcW w:w="843" w:type="pct"/>
          </w:tcPr>
          <w:p w:rsidR="00B5588B" w:rsidRPr="00542A33" w:rsidRDefault="00B5588B" w:rsidP="008F464D">
            <w:pPr>
              <w:ind w:left="-26" w:right="-544"/>
              <w:rPr>
                <w:b/>
              </w:rPr>
            </w:pPr>
            <w:r w:rsidRPr="00542A33">
              <w:rPr>
                <w:b/>
              </w:rPr>
              <w:t>Empresa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-26" w:right="316"/>
            </w:pPr>
            <w:r w:rsidRPr="004510E8">
              <w:rPr>
                <w:b/>
              </w:rPr>
              <w:t>INTERPLANET S.A</w:t>
            </w:r>
            <w:r>
              <w:t>. - Outsorcing en dependencias del Deposito Central de Valores  (</w:t>
            </w:r>
            <w:r w:rsidRPr="00177476">
              <w:rPr>
                <w:b/>
              </w:rPr>
              <w:t>D</w:t>
            </w:r>
            <w:r>
              <w:rPr>
                <w:b/>
              </w:rPr>
              <w:t>.</w:t>
            </w:r>
            <w:r w:rsidRPr="00177476">
              <w:rPr>
                <w:b/>
              </w:rPr>
              <w:t>C</w:t>
            </w:r>
            <w:r>
              <w:rPr>
                <w:b/>
              </w:rPr>
              <w:t>.</w:t>
            </w:r>
            <w:r w:rsidRPr="00177476">
              <w:rPr>
                <w:b/>
              </w:rPr>
              <w:t>V</w:t>
            </w:r>
            <w:r>
              <w:rPr>
                <w:b/>
              </w:rPr>
              <w:t>.</w:t>
            </w:r>
            <w:r>
              <w:t>).</w:t>
            </w:r>
          </w:p>
        </w:tc>
      </w:tr>
      <w:tr w:rsidR="00B5588B" w:rsidTr="003A7E23">
        <w:trPr>
          <w:trHeight w:val="270"/>
        </w:trPr>
        <w:tc>
          <w:tcPr>
            <w:tcW w:w="843" w:type="pct"/>
          </w:tcPr>
          <w:p w:rsidR="00B5588B" w:rsidRPr="00542A33" w:rsidRDefault="00B5588B" w:rsidP="008F464D">
            <w:pPr>
              <w:ind w:left="-26" w:right="-544"/>
              <w:rPr>
                <w:b/>
              </w:rPr>
            </w:pPr>
            <w:r w:rsidRPr="00542A33">
              <w:rPr>
                <w:b/>
              </w:rPr>
              <w:t>Cargo</w:t>
            </w:r>
          </w:p>
        </w:tc>
        <w:tc>
          <w:tcPr>
            <w:tcW w:w="4157" w:type="pct"/>
            <w:vAlign w:val="center"/>
          </w:tcPr>
          <w:p w:rsidR="00B5588B" w:rsidRPr="004510E8" w:rsidRDefault="00B5588B" w:rsidP="008F464D">
            <w:pPr>
              <w:ind w:left="-26" w:right="316"/>
              <w:rPr>
                <w:b/>
              </w:rPr>
            </w:pPr>
            <w:r>
              <w:t>Analista – Desarrollador, Mantención de Sistemas Cobol, Area de Mantencion de Sistemas.</w:t>
            </w:r>
          </w:p>
        </w:tc>
      </w:tr>
      <w:tr w:rsidR="00B5588B" w:rsidRPr="001F0F65" w:rsidTr="003A7E23">
        <w:trPr>
          <w:trHeight w:val="1632"/>
        </w:trPr>
        <w:tc>
          <w:tcPr>
            <w:tcW w:w="843" w:type="pct"/>
          </w:tcPr>
          <w:p w:rsidR="00B5588B" w:rsidRPr="00542A33" w:rsidRDefault="00B5588B" w:rsidP="008F464D">
            <w:pPr>
              <w:ind w:left="-26" w:right="-544"/>
              <w:rPr>
                <w:b/>
              </w:rPr>
            </w:pPr>
            <w:r>
              <w:rPr>
                <w:b/>
              </w:rPr>
              <w:lastRenderedPageBreak/>
              <w:t>Funciones</w:t>
            </w:r>
          </w:p>
        </w:tc>
        <w:tc>
          <w:tcPr>
            <w:tcW w:w="4157" w:type="pct"/>
            <w:vAlign w:val="center"/>
          </w:tcPr>
          <w:p w:rsidR="00B5588B" w:rsidRDefault="00B5588B" w:rsidP="00FB739B">
            <w:pPr>
              <w:ind w:left="-26" w:right="316"/>
              <w:rPr>
                <w:lang w:val="en-US"/>
              </w:rPr>
            </w:pPr>
            <w:r>
              <w:t>Parti</w:t>
            </w:r>
            <w:r w:rsidR="00FB739B">
              <w:t>cipación en Proyecto de migració</w:t>
            </w:r>
            <w:r>
              <w:t xml:space="preserve">n </w:t>
            </w:r>
            <w:r w:rsidR="00FB739B">
              <w:t xml:space="preserve">desde </w:t>
            </w:r>
            <w:r w:rsidR="00CF345E">
              <w:t>Microfocus C</w:t>
            </w:r>
            <w:r>
              <w:t>obol</w:t>
            </w:r>
            <w:r w:rsidR="00FB739B">
              <w:t xml:space="preserve"> en máquinas OpenVMS y UNIX</w:t>
            </w:r>
            <w:r>
              <w:t xml:space="preserve">, </w:t>
            </w:r>
            <w:r w:rsidR="00FB739B">
              <w:t xml:space="preserve">Utilizando </w:t>
            </w:r>
            <w:r>
              <w:t>Transact-SQL, Base de Datos Microsof SQL, DB2, Microfocus Cobol sobre VAX,UNIX, SQL embebido,  uso de plataformas OPENVMS y UNIX,  procedimientos almacenados sobre Informix, Sybase,  DB2, etc.Trabajos en area de Mantencion en plataforma Microfocus Cobol con Bases de Datos</w:t>
            </w:r>
            <w:r w:rsidR="00FB739B">
              <w:t xml:space="preserve"> SYBASE e INFORMIX</w:t>
            </w:r>
            <w:r>
              <w:t xml:space="preserve">, experiencia en Cobol mas de 20 años. </w:t>
            </w:r>
            <w:r w:rsidRPr="00771BDB">
              <w:rPr>
                <w:lang w:val="en-US"/>
              </w:rPr>
              <w:t>Uso de ClearQuest,</w:t>
            </w:r>
            <w:r>
              <w:rPr>
                <w:lang w:val="en-US"/>
              </w:rPr>
              <w:t xml:space="preserve"> T</w:t>
            </w:r>
            <w:r w:rsidRPr="00771BDB">
              <w:rPr>
                <w:lang w:val="en-US"/>
              </w:rPr>
              <w:t>eam Concert, Clear Case,</w:t>
            </w:r>
            <w:r w:rsidR="00FB739B">
              <w:rPr>
                <w:lang w:val="en-US"/>
              </w:rPr>
              <w:t xml:space="preserve"> </w:t>
            </w:r>
            <w:r w:rsidRPr="00771BDB">
              <w:rPr>
                <w:lang w:val="en-US"/>
              </w:rPr>
              <w:t>MQJexplorer, Putty, DBVisualizer,etc.</w:t>
            </w:r>
          </w:p>
          <w:p w:rsidR="00FB739B" w:rsidRDefault="00FB739B" w:rsidP="00FB739B">
            <w:pPr>
              <w:ind w:left="-26" w:right="316"/>
              <w:rPr>
                <w:lang w:val="en-US"/>
              </w:rPr>
            </w:pPr>
          </w:p>
          <w:p w:rsidR="00FB739B" w:rsidRPr="00411F1F" w:rsidRDefault="00FB739B" w:rsidP="00FB739B">
            <w:pPr>
              <w:ind w:left="-26" w:right="316"/>
              <w:rPr>
                <w:lang w:val="en-US"/>
              </w:rPr>
            </w:pPr>
          </w:p>
        </w:tc>
      </w:tr>
      <w:tr w:rsidR="009E65AD" w:rsidTr="003A7E23">
        <w:trPr>
          <w:trHeight w:val="225"/>
        </w:trPr>
        <w:tc>
          <w:tcPr>
            <w:tcW w:w="843" w:type="pct"/>
            <w:vAlign w:val="center"/>
          </w:tcPr>
          <w:p w:rsidR="009E65AD" w:rsidRDefault="009E65AD" w:rsidP="008F464D">
            <w:pPr>
              <w:ind w:left="-26" w:right="-544"/>
            </w:pPr>
            <w:r w:rsidRPr="00126976">
              <w:rPr>
                <w:b/>
              </w:rPr>
              <w:t>Año</w:t>
            </w:r>
          </w:p>
        </w:tc>
        <w:tc>
          <w:tcPr>
            <w:tcW w:w="4157" w:type="pct"/>
            <w:vAlign w:val="center"/>
          </w:tcPr>
          <w:p w:rsidR="009E65AD" w:rsidRDefault="009E65AD" w:rsidP="008F464D">
            <w:pPr>
              <w:ind w:left="16" w:right="316"/>
            </w:pPr>
            <w:r>
              <w:t>2008  (Febrero – Mayo)</w:t>
            </w:r>
          </w:p>
        </w:tc>
      </w:tr>
      <w:tr w:rsidR="00B5588B" w:rsidTr="003A7E23">
        <w:trPr>
          <w:trHeight w:val="360"/>
        </w:trPr>
        <w:tc>
          <w:tcPr>
            <w:tcW w:w="843" w:type="pct"/>
            <w:vAlign w:val="center"/>
          </w:tcPr>
          <w:p w:rsidR="00B5588B" w:rsidRPr="00126976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Empresa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31" w:right="316"/>
            </w:pPr>
            <w:r>
              <w:t xml:space="preserve">Empresa </w:t>
            </w:r>
            <w:r w:rsidRPr="00741D29">
              <w:rPr>
                <w:b/>
              </w:rPr>
              <w:t>AddSystem</w:t>
            </w:r>
            <w:r>
              <w:t xml:space="preserve"> Ltda. (Cliente BBVA)</w:t>
            </w:r>
          </w:p>
        </w:tc>
      </w:tr>
      <w:tr w:rsidR="00B5588B" w:rsidTr="003A7E23">
        <w:trPr>
          <w:trHeight w:val="345"/>
        </w:trPr>
        <w:tc>
          <w:tcPr>
            <w:tcW w:w="843" w:type="pct"/>
            <w:vAlign w:val="center"/>
          </w:tcPr>
          <w:p w:rsidR="00B5588B" w:rsidRPr="00225B54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Cargo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31" w:right="316"/>
            </w:pPr>
            <w:r>
              <w:t>Analista – Desarrollador.</w:t>
            </w:r>
          </w:p>
        </w:tc>
      </w:tr>
      <w:tr w:rsidR="00B5588B" w:rsidTr="003A7E23">
        <w:trPr>
          <w:trHeight w:val="862"/>
        </w:trPr>
        <w:tc>
          <w:tcPr>
            <w:tcW w:w="843" w:type="pct"/>
            <w:vAlign w:val="center"/>
          </w:tcPr>
          <w:p w:rsidR="00B5588B" w:rsidRDefault="00B5588B" w:rsidP="008F464D">
            <w:pPr>
              <w:ind w:left="-26" w:right="-544"/>
              <w:rPr>
                <w:b/>
              </w:rPr>
            </w:pPr>
            <w:r>
              <w:rPr>
                <w:b/>
              </w:rPr>
              <w:t>Funciones</w:t>
            </w:r>
          </w:p>
          <w:p w:rsidR="00B5588B" w:rsidRDefault="00B5588B" w:rsidP="008F464D">
            <w:pPr>
              <w:ind w:left="-26" w:right="-544"/>
            </w:pPr>
          </w:p>
          <w:p w:rsidR="00B5588B" w:rsidRPr="00225B54" w:rsidRDefault="00B5588B" w:rsidP="008F464D">
            <w:pPr>
              <w:ind w:left="-26" w:right="-544"/>
              <w:rPr>
                <w:b/>
              </w:rPr>
            </w:pP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16" w:right="316"/>
            </w:pPr>
            <w:r>
              <w:t>Participación en Proyecto Timbres y Estampillas - Comercio Exterior, Transact-SQL, Base de Datos Microsof SQL version 6.5 – 2000, Microfocus Cobol con SQL embebido sobre Windows NT.</w:t>
            </w:r>
          </w:p>
        </w:tc>
      </w:tr>
      <w:tr w:rsidR="009E65AD" w:rsidTr="003A7E23">
        <w:trPr>
          <w:trHeight w:val="290"/>
        </w:trPr>
        <w:tc>
          <w:tcPr>
            <w:tcW w:w="843" w:type="pct"/>
            <w:vAlign w:val="center"/>
          </w:tcPr>
          <w:p w:rsidR="009E65AD" w:rsidRPr="00771BDB" w:rsidRDefault="009E65AD" w:rsidP="008F464D">
            <w:pPr>
              <w:ind w:left="-26" w:right="-544"/>
              <w:rPr>
                <w:lang w:val="en-US"/>
              </w:rPr>
            </w:pPr>
            <w:r w:rsidRPr="00225B54">
              <w:rPr>
                <w:b/>
              </w:rPr>
              <w:t>Año</w:t>
            </w:r>
          </w:p>
        </w:tc>
        <w:tc>
          <w:tcPr>
            <w:tcW w:w="4157" w:type="pct"/>
            <w:vAlign w:val="center"/>
          </w:tcPr>
          <w:p w:rsidR="009E65AD" w:rsidRPr="00771BDB" w:rsidRDefault="009E65AD" w:rsidP="008F464D">
            <w:pPr>
              <w:ind w:right="-544"/>
              <w:rPr>
                <w:lang w:val="en-US"/>
              </w:rPr>
            </w:pPr>
            <w:r>
              <w:t>2007  (Octubre – Noviembre - Diciembre)</w:t>
            </w:r>
          </w:p>
        </w:tc>
      </w:tr>
      <w:tr w:rsidR="00B5588B" w:rsidTr="003A7E23">
        <w:trPr>
          <w:trHeight w:val="375"/>
        </w:trPr>
        <w:tc>
          <w:tcPr>
            <w:tcW w:w="843" w:type="pct"/>
            <w:vAlign w:val="center"/>
          </w:tcPr>
          <w:p w:rsidR="00B5588B" w:rsidRPr="00225B54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Empresa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right="-544"/>
            </w:pPr>
            <w:r>
              <w:t>Empresa Xperience Ltda. (Cliente Depósito Central de Valores)</w:t>
            </w:r>
          </w:p>
        </w:tc>
      </w:tr>
      <w:tr w:rsidR="00B5588B" w:rsidTr="003A7E23">
        <w:trPr>
          <w:trHeight w:val="390"/>
        </w:trPr>
        <w:tc>
          <w:tcPr>
            <w:tcW w:w="843" w:type="pct"/>
            <w:vAlign w:val="center"/>
          </w:tcPr>
          <w:p w:rsidR="00B5588B" w:rsidRPr="00225B54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Cargo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right="-544"/>
            </w:pPr>
            <w:r>
              <w:t>Analista – Desarrollador.</w:t>
            </w:r>
          </w:p>
        </w:tc>
      </w:tr>
      <w:tr w:rsidR="00B5588B" w:rsidTr="003A7E23">
        <w:trPr>
          <w:trHeight w:val="1424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  <w:rPr>
                <w:b/>
              </w:rPr>
            </w:pPr>
            <w:r>
              <w:rPr>
                <w:b/>
              </w:rPr>
              <w:t>Funciones</w:t>
            </w:r>
          </w:p>
          <w:p w:rsidR="00B5588B" w:rsidRDefault="00B5588B" w:rsidP="008F464D">
            <w:pPr>
              <w:ind w:left="-26" w:right="-544"/>
            </w:pPr>
          </w:p>
          <w:p w:rsidR="00B5588B" w:rsidRDefault="00B5588B" w:rsidP="008F464D">
            <w:pPr>
              <w:ind w:left="-26" w:right="-544"/>
            </w:pPr>
          </w:p>
          <w:p w:rsidR="00B5588B" w:rsidRPr="00225B54" w:rsidRDefault="00B5588B" w:rsidP="008F464D">
            <w:pPr>
              <w:ind w:right="-544"/>
              <w:rPr>
                <w:b/>
              </w:rPr>
            </w:pP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right="-544"/>
            </w:pPr>
            <w:r>
              <w:t xml:space="preserve">Participación en </w:t>
            </w:r>
            <w:smartTag w:uri="urn:schemas-microsoft-com:office:smarttags" w:element="PersonName">
              <w:smartTagPr>
                <w:attr w:name="ProductID" w:val="la Migraci￳n"/>
              </w:smartTagPr>
              <w:r>
                <w:t>la Migración</w:t>
              </w:r>
            </w:smartTag>
            <w:r>
              <w:t xml:space="preserve"> desde máquinas VAX Open VMS a</w:t>
            </w:r>
          </w:p>
          <w:p w:rsidR="00B5588B" w:rsidRDefault="00B5588B" w:rsidP="008F464D">
            <w:pPr>
              <w:ind w:right="-544"/>
            </w:pPr>
            <w:r>
              <w:t>máquinas IBM AIX.  Lenguaje Microfocus Cobol sobre plataformas OpenVMS y AIX 5.3 respectivamente, sobre Base de Datos SYBASE con SQL embebido en Microfocus Cobol.</w:t>
            </w:r>
          </w:p>
          <w:p w:rsidR="00B5588B" w:rsidRDefault="00B5588B" w:rsidP="008F464D">
            <w:pPr>
              <w:ind w:right="-544"/>
            </w:pPr>
            <w:r>
              <w:t>Aplicación de funciones MQSeries de IBM para transferencias de mensajes entre distintas aplicaciones.</w:t>
            </w:r>
          </w:p>
          <w:p w:rsidR="00B5588B" w:rsidRDefault="00B5588B" w:rsidP="008F464D">
            <w:pPr>
              <w:ind w:right="-544"/>
            </w:pPr>
          </w:p>
        </w:tc>
      </w:tr>
      <w:tr w:rsidR="00CF63E0" w:rsidTr="003A7E23">
        <w:trPr>
          <w:trHeight w:val="315"/>
        </w:trPr>
        <w:tc>
          <w:tcPr>
            <w:tcW w:w="843" w:type="pct"/>
            <w:vAlign w:val="center"/>
          </w:tcPr>
          <w:p w:rsidR="00CF63E0" w:rsidRPr="00771BDB" w:rsidRDefault="00CF63E0" w:rsidP="008F464D">
            <w:pPr>
              <w:ind w:left="-26" w:right="-544"/>
              <w:rPr>
                <w:lang w:val="en-US"/>
              </w:rPr>
            </w:pPr>
            <w:r w:rsidRPr="00225B54">
              <w:rPr>
                <w:b/>
              </w:rPr>
              <w:t>Año</w:t>
            </w:r>
          </w:p>
        </w:tc>
        <w:tc>
          <w:tcPr>
            <w:tcW w:w="4157" w:type="pct"/>
            <w:vAlign w:val="center"/>
          </w:tcPr>
          <w:p w:rsidR="00CF63E0" w:rsidRPr="00771BDB" w:rsidRDefault="00CF63E0" w:rsidP="008F464D">
            <w:pPr>
              <w:ind w:left="-26" w:right="-544"/>
              <w:rPr>
                <w:lang w:val="en-US"/>
              </w:rPr>
            </w:pPr>
            <w:r>
              <w:t>2005 –  2007</w:t>
            </w:r>
          </w:p>
        </w:tc>
      </w:tr>
      <w:tr w:rsidR="00B5588B" w:rsidTr="003A7E23">
        <w:trPr>
          <w:trHeight w:val="405"/>
        </w:trPr>
        <w:tc>
          <w:tcPr>
            <w:tcW w:w="843" w:type="pct"/>
            <w:vAlign w:val="center"/>
          </w:tcPr>
          <w:p w:rsidR="00B5588B" w:rsidRPr="00225B54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Empresa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-26" w:right="-544"/>
            </w:pPr>
            <w:r>
              <w:t xml:space="preserve">Empresa </w:t>
            </w:r>
            <w:smartTag w:uri="urn:schemas-microsoft-com:office:smarttags" w:element="PersonName">
              <w:smartTagPr>
                <w:attr w:name="ProductID" w:val="La Polar  S.A"/>
              </w:smartTagPr>
              <w:r>
                <w:t>La Polar  S.A</w:t>
              </w:r>
            </w:smartTag>
            <w:r>
              <w:t>.</w:t>
            </w:r>
          </w:p>
        </w:tc>
      </w:tr>
      <w:tr w:rsidR="00B5588B" w:rsidTr="003A7E23">
        <w:trPr>
          <w:trHeight w:val="540"/>
        </w:trPr>
        <w:tc>
          <w:tcPr>
            <w:tcW w:w="843" w:type="pct"/>
          </w:tcPr>
          <w:p w:rsidR="00B5588B" w:rsidRPr="00225B54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Cargo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1" w:right="-544"/>
            </w:pPr>
            <w:r>
              <w:t>Analista – Programador – Casa Matriz Subgerencia Informatica.</w:t>
            </w:r>
          </w:p>
          <w:p w:rsidR="00B5588B" w:rsidRDefault="00B5588B" w:rsidP="008F464D">
            <w:pPr>
              <w:ind w:left="1" w:right="-544"/>
            </w:pPr>
            <w:r>
              <w:t>Programacion en Microfocus Cobol – Unix – SQL – Base de datos Informix V7.0</w:t>
            </w:r>
          </w:p>
        </w:tc>
      </w:tr>
      <w:tr w:rsidR="00B5588B" w:rsidTr="003A7E23">
        <w:trPr>
          <w:trHeight w:val="1122"/>
        </w:trPr>
        <w:tc>
          <w:tcPr>
            <w:tcW w:w="843" w:type="pct"/>
            <w:vAlign w:val="center"/>
          </w:tcPr>
          <w:p w:rsidR="00B5588B" w:rsidRPr="00B5588B" w:rsidRDefault="00B5588B" w:rsidP="008F464D">
            <w:pPr>
              <w:ind w:left="-26" w:right="-544"/>
              <w:rPr>
                <w:b/>
              </w:rPr>
            </w:pPr>
            <w:r w:rsidRPr="00B5588B">
              <w:rPr>
                <w:b/>
              </w:rPr>
              <w:t>Funciones</w:t>
            </w:r>
          </w:p>
          <w:p w:rsidR="00B5588B" w:rsidRDefault="00B5588B" w:rsidP="008F464D">
            <w:pPr>
              <w:ind w:left="-26" w:right="-544"/>
            </w:pPr>
          </w:p>
          <w:p w:rsidR="00B5588B" w:rsidRDefault="00B5588B" w:rsidP="008F464D">
            <w:pPr>
              <w:ind w:left="-26" w:right="-544"/>
            </w:pPr>
          </w:p>
          <w:p w:rsidR="00B5588B" w:rsidRDefault="00B5588B" w:rsidP="008F464D">
            <w:pPr>
              <w:ind w:left="-26" w:right="-544"/>
              <w:rPr>
                <w:b/>
              </w:rPr>
            </w:pP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31" w:right="709"/>
            </w:pPr>
            <w:r>
              <w:t xml:space="preserve">Participación en </w:t>
            </w:r>
            <w:smartTag w:uri="urn:schemas-microsoft-com:office:smarttags" w:element="PersonName">
              <w:smartTagPr>
                <w:attr w:name="ProductID" w:val="la Migraci￳n"/>
              </w:smartTagPr>
              <w:r>
                <w:t>la Migración</w:t>
              </w:r>
            </w:smartTag>
            <w:r>
              <w:t xml:space="preserve"> desde Cobol tradicional a Base de datos Inf</w:t>
            </w:r>
            <w:r w:rsidR="00FB739B">
              <w:t>ormix con SQL embebido en Cobol, duración proyecto 2 años.</w:t>
            </w:r>
          </w:p>
          <w:p w:rsidR="00FB739B" w:rsidRDefault="00FB739B" w:rsidP="008F464D">
            <w:pPr>
              <w:ind w:left="31" w:right="709"/>
            </w:pPr>
          </w:p>
          <w:p w:rsidR="00B5588B" w:rsidRDefault="00B5588B" w:rsidP="008F464D">
            <w:pPr>
              <w:ind w:left="31" w:right="709"/>
            </w:pPr>
            <w:r>
              <w:t>Curso nivel básico de Java – Desarrollo de Aplicaciones en Java y J2EE,  Desde el 16/08/2006 al 08/09/2006 (60 Hrs), empresa Track IT.</w:t>
            </w:r>
          </w:p>
          <w:p w:rsidR="00B5588B" w:rsidRDefault="00B5588B" w:rsidP="008F464D">
            <w:pPr>
              <w:ind w:left="31" w:right="-544"/>
            </w:pPr>
          </w:p>
        </w:tc>
      </w:tr>
      <w:tr w:rsidR="00CF63E0" w:rsidTr="003A7E23">
        <w:trPr>
          <w:trHeight w:val="375"/>
        </w:trPr>
        <w:tc>
          <w:tcPr>
            <w:tcW w:w="843" w:type="pct"/>
            <w:vAlign w:val="center"/>
          </w:tcPr>
          <w:p w:rsidR="00CF63E0" w:rsidRPr="00B5588B" w:rsidRDefault="00CF63E0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Año</w:t>
            </w:r>
          </w:p>
        </w:tc>
        <w:tc>
          <w:tcPr>
            <w:tcW w:w="4157" w:type="pct"/>
            <w:vAlign w:val="center"/>
          </w:tcPr>
          <w:p w:rsidR="00CF63E0" w:rsidRDefault="00CF63E0" w:rsidP="008F464D">
            <w:pPr>
              <w:ind w:left="-26" w:right="-544"/>
            </w:pPr>
            <w:r>
              <w:t>2002 - 2003</w:t>
            </w:r>
          </w:p>
        </w:tc>
      </w:tr>
      <w:tr w:rsidR="00B5588B" w:rsidTr="003A7E23">
        <w:trPr>
          <w:trHeight w:val="510"/>
        </w:trPr>
        <w:tc>
          <w:tcPr>
            <w:tcW w:w="843" w:type="pct"/>
            <w:vAlign w:val="center"/>
          </w:tcPr>
          <w:p w:rsidR="00B5588B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Empresa</w:t>
            </w:r>
          </w:p>
          <w:p w:rsidR="00B5588B" w:rsidRPr="00225B54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Cargo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-26" w:right="-544"/>
            </w:pPr>
            <w:r>
              <w:t>Municipalidad Pedro Aguirre Cerda</w:t>
            </w:r>
          </w:p>
          <w:p w:rsidR="00B5588B" w:rsidRDefault="00B5588B" w:rsidP="008F464D">
            <w:pPr>
              <w:ind w:left="1" w:right="-544"/>
            </w:pPr>
            <w:r>
              <w:t>Asesor Computacional</w:t>
            </w:r>
          </w:p>
        </w:tc>
      </w:tr>
      <w:tr w:rsidR="00B5588B" w:rsidTr="003A7E23">
        <w:trPr>
          <w:trHeight w:val="820"/>
        </w:trPr>
        <w:tc>
          <w:tcPr>
            <w:tcW w:w="843" w:type="pct"/>
          </w:tcPr>
          <w:p w:rsidR="00B5588B" w:rsidRPr="00225B54" w:rsidRDefault="00B5588B" w:rsidP="008F464D">
            <w:pPr>
              <w:ind w:right="-544"/>
              <w:rPr>
                <w:b/>
              </w:rPr>
            </w:pPr>
            <w:r w:rsidRPr="00B5588B">
              <w:rPr>
                <w:b/>
              </w:rPr>
              <w:t>Funcione</w:t>
            </w:r>
            <w:r>
              <w:rPr>
                <w:b/>
              </w:rPr>
              <w:t>s</w:t>
            </w:r>
          </w:p>
        </w:tc>
        <w:tc>
          <w:tcPr>
            <w:tcW w:w="4157" w:type="pct"/>
          </w:tcPr>
          <w:p w:rsidR="00B5588B" w:rsidRDefault="00B5588B" w:rsidP="008F464D">
            <w:pPr>
              <w:ind w:left="-26" w:right="-544"/>
            </w:pPr>
            <w:r>
              <w:t>Capacitacion y asesoria a usuario.</w:t>
            </w:r>
          </w:p>
        </w:tc>
      </w:tr>
      <w:tr w:rsidR="00CF63E0" w:rsidTr="003A7E23">
        <w:trPr>
          <w:trHeight w:val="274"/>
        </w:trPr>
        <w:tc>
          <w:tcPr>
            <w:tcW w:w="843" w:type="pct"/>
          </w:tcPr>
          <w:p w:rsidR="00CF63E0" w:rsidRDefault="00CF63E0" w:rsidP="008F464D">
            <w:pPr>
              <w:ind w:left="-26" w:right="-544"/>
            </w:pPr>
            <w:r w:rsidRPr="00225B54">
              <w:rPr>
                <w:b/>
              </w:rPr>
              <w:t>Año</w:t>
            </w:r>
          </w:p>
        </w:tc>
        <w:tc>
          <w:tcPr>
            <w:tcW w:w="4157" w:type="pct"/>
            <w:vAlign w:val="center"/>
          </w:tcPr>
          <w:p w:rsidR="00CF63E0" w:rsidRDefault="00CF63E0" w:rsidP="008F464D">
            <w:pPr>
              <w:ind w:left="-26" w:right="-544"/>
            </w:pPr>
            <w:r>
              <w:t>2002</w:t>
            </w:r>
          </w:p>
        </w:tc>
      </w:tr>
      <w:tr w:rsidR="00B5588B" w:rsidTr="003A7E23">
        <w:trPr>
          <w:trHeight w:val="315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</w:pPr>
            <w:r w:rsidRPr="00225B54">
              <w:rPr>
                <w:b/>
              </w:rPr>
              <w:t>Empres</w:t>
            </w:r>
            <w:r w:rsidR="006C3CD7">
              <w:rPr>
                <w:b/>
              </w:rPr>
              <w:t>a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1" w:right="-544"/>
            </w:pPr>
            <w:r>
              <w:t>Imprecom Ltda.</w:t>
            </w:r>
          </w:p>
        </w:tc>
      </w:tr>
      <w:tr w:rsidR="00B5588B" w:rsidTr="003A7E23">
        <w:trPr>
          <w:trHeight w:val="300"/>
        </w:trPr>
        <w:tc>
          <w:tcPr>
            <w:tcW w:w="843" w:type="pct"/>
          </w:tcPr>
          <w:p w:rsidR="00B5588B" w:rsidRDefault="006C3CD7" w:rsidP="008F464D">
            <w:pPr>
              <w:ind w:left="-26" w:right="-544"/>
            </w:pPr>
            <w:r w:rsidRPr="00225B54">
              <w:rPr>
                <w:b/>
              </w:rPr>
              <w:t>Cargo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right="-544"/>
            </w:pPr>
            <w:r>
              <w:t>Asesor Computacional</w:t>
            </w:r>
          </w:p>
        </w:tc>
      </w:tr>
      <w:tr w:rsidR="006C3CD7" w:rsidTr="003A7E23">
        <w:trPr>
          <w:trHeight w:val="836"/>
        </w:trPr>
        <w:tc>
          <w:tcPr>
            <w:tcW w:w="843" w:type="pct"/>
          </w:tcPr>
          <w:p w:rsidR="006C3CD7" w:rsidRPr="00225B54" w:rsidRDefault="006C3CD7" w:rsidP="008F464D">
            <w:pPr>
              <w:ind w:left="-26" w:right="-544"/>
              <w:rPr>
                <w:b/>
              </w:rPr>
            </w:pPr>
            <w:r>
              <w:rPr>
                <w:b/>
              </w:rPr>
              <w:t>Funciones</w:t>
            </w:r>
          </w:p>
        </w:tc>
        <w:tc>
          <w:tcPr>
            <w:tcW w:w="4157" w:type="pct"/>
          </w:tcPr>
          <w:p w:rsidR="006C3CD7" w:rsidRDefault="006C3CD7" w:rsidP="008F464D">
            <w:pPr>
              <w:ind w:left="-26" w:right="426"/>
            </w:pPr>
            <w:r>
              <w:t>Diseño, Implementación y Mantención Sitio Web Imprecom Ltda. Diseño, Implementación y Puesta en marcha Sistema Gestión deUnidades (</w:t>
            </w:r>
            <w:r w:rsidRPr="00B4009C">
              <w:t>Utilizando Visual Basic 5.0 y 6.0</w:t>
            </w:r>
            <w:r>
              <w:t>).</w:t>
            </w:r>
          </w:p>
        </w:tc>
      </w:tr>
      <w:tr w:rsidR="00CF63E0" w:rsidTr="003A7E23">
        <w:trPr>
          <w:trHeight w:val="271"/>
        </w:trPr>
        <w:tc>
          <w:tcPr>
            <w:tcW w:w="843" w:type="pct"/>
          </w:tcPr>
          <w:p w:rsidR="00CF63E0" w:rsidRDefault="00CF63E0" w:rsidP="008F464D">
            <w:pPr>
              <w:ind w:left="-26" w:right="-544"/>
            </w:pPr>
            <w:r w:rsidRPr="00225B54">
              <w:rPr>
                <w:b/>
              </w:rPr>
              <w:t>Año</w:t>
            </w:r>
          </w:p>
        </w:tc>
        <w:tc>
          <w:tcPr>
            <w:tcW w:w="4157" w:type="pct"/>
          </w:tcPr>
          <w:p w:rsidR="00CF63E0" w:rsidRDefault="00CF63E0" w:rsidP="008F464D">
            <w:pPr>
              <w:ind w:left="-26" w:right="-544"/>
            </w:pPr>
            <w:r>
              <w:t>1998 a 2001</w:t>
            </w:r>
          </w:p>
        </w:tc>
      </w:tr>
      <w:tr w:rsidR="00B5588B" w:rsidTr="003A7E23">
        <w:trPr>
          <w:trHeight w:val="675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  <w:rPr>
                <w:b/>
              </w:rPr>
            </w:pPr>
            <w:r w:rsidRPr="00225B54">
              <w:rPr>
                <w:b/>
              </w:rPr>
              <w:t>Empresa</w:t>
            </w:r>
          </w:p>
          <w:p w:rsidR="00B5588B" w:rsidRDefault="00B5588B" w:rsidP="008F464D">
            <w:pPr>
              <w:ind w:left="-26" w:right="-544"/>
            </w:pPr>
            <w:r w:rsidRPr="00225B54">
              <w:rPr>
                <w:b/>
              </w:rPr>
              <w:t>Cargo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1" w:right="-544"/>
            </w:pPr>
            <w:r>
              <w:t>Universidad Arturo Prat, Iquique</w:t>
            </w:r>
          </w:p>
          <w:p w:rsidR="00B5588B" w:rsidRDefault="00B5588B" w:rsidP="008F464D">
            <w:pPr>
              <w:ind w:left="16" w:right="-544"/>
            </w:pPr>
            <w:r>
              <w:t>Encargado Unidad de Sistemas Computacionales.</w:t>
            </w:r>
            <w:r w:rsidR="006C3CD7" w:rsidRPr="006C3CD7">
              <w:t>Área Adm. y Finanzas</w:t>
            </w:r>
          </w:p>
        </w:tc>
      </w:tr>
      <w:tr w:rsidR="00B5588B" w:rsidTr="003A7E23">
        <w:trPr>
          <w:trHeight w:val="210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  <w:rPr>
                <w:b/>
              </w:rPr>
            </w:pPr>
            <w:r>
              <w:rPr>
                <w:b/>
              </w:rPr>
              <w:lastRenderedPageBreak/>
              <w:t>Funciones</w:t>
            </w:r>
          </w:p>
          <w:p w:rsidR="00B5588B" w:rsidRDefault="00B5588B" w:rsidP="008F464D">
            <w:pPr>
              <w:ind w:left="-26" w:right="-544"/>
            </w:pPr>
          </w:p>
          <w:p w:rsidR="00B5588B" w:rsidRDefault="00B5588B" w:rsidP="008F464D">
            <w:pPr>
              <w:ind w:left="-26" w:right="-544"/>
            </w:pPr>
          </w:p>
          <w:p w:rsidR="00B5588B" w:rsidRDefault="00B5588B" w:rsidP="008F464D">
            <w:pPr>
              <w:keepNext/>
              <w:ind w:right="-544"/>
            </w:pPr>
          </w:p>
        </w:tc>
        <w:tc>
          <w:tcPr>
            <w:tcW w:w="4157" w:type="pct"/>
          </w:tcPr>
          <w:p w:rsidR="00B5588B" w:rsidRDefault="00B5588B" w:rsidP="008F464D">
            <w:pPr>
              <w:ind w:right="-544"/>
            </w:pPr>
            <w:r>
              <w:t>Encargado de la mantención, administración y explotación de losSistemas  Softland de Contabilidad y Remuneraciones, soporte de SW</w:t>
            </w:r>
            <w:r w:rsidR="006C3CD7">
              <w:t xml:space="preserve"> y </w:t>
            </w:r>
            <w:r>
              <w:t>HW a usuarios del Area de Finanzas, emisiones de informes , reportes y</w:t>
            </w:r>
          </w:p>
          <w:p w:rsidR="00B5588B" w:rsidRDefault="00B5588B" w:rsidP="008F464D">
            <w:pPr>
              <w:ind w:right="-544"/>
            </w:pPr>
            <w:r>
              <w:t>procesos diarios, semanales y mensuales.</w:t>
            </w:r>
          </w:p>
          <w:p w:rsidR="003A7E23" w:rsidRDefault="003A7E23" w:rsidP="008F464D">
            <w:pPr>
              <w:ind w:right="-544"/>
            </w:pPr>
          </w:p>
        </w:tc>
      </w:tr>
      <w:tr w:rsidR="00CF63E0" w:rsidTr="003A7E23">
        <w:trPr>
          <w:trHeight w:val="237"/>
        </w:trPr>
        <w:tc>
          <w:tcPr>
            <w:tcW w:w="843" w:type="pct"/>
          </w:tcPr>
          <w:p w:rsidR="00CF63E0" w:rsidRDefault="00CF63E0" w:rsidP="008F464D">
            <w:pPr>
              <w:ind w:left="-26" w:right="-544"/>
            </w:pPr>
            <w:r w:rsidRPr="00225B54">
              <w:rPr>
                <w:b/>
              </w:rPr>
              <w:t>Año</w:t>
            </w:r>
          </w:p>
        </w:tc>
        <w:tc>
          <w:tcPr>
            <w:tcW w:w="4157" w:type="pct"/>
          </w:tcPr>
          <w:p w:rsidR="00CF63E0" w:rsidRDefault="00CF63E0" w:rsidP="008F464D">
            <w:pPr>
              <w:ind w:left="1" w:right="-544"/>
            </w:pPr>
            <w:r>
              <w:t>1994 a 1998</w:t>
            </w:r>
          </w:p>
        </w:tc>
      </w:tr>
      <w:tr w:rsidR="00B5588B" w:rsidTr="003A7E23">
        <w:trPr>
          <w:trHeight w:val="405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</w:pPr>
            <w:r w:rsidRPr="0087644C">
              <w:rPr>
                <w:b/>
              </w:rPr>
              <w:t>Empres</w:t>
            </w:r>
            <w:r w:rsidR="006C3CD7">
              <w:rPr>
                <w:b/>
              </w:rPr>
              <w:t>a</w:t>
            </w:r>
          </w:p>
        </w:tc>
        <w:tc>
          <w:tcPr>
            <w:tcW w:w="4157" w:type="pct"/>
            <w:vAlign w:val="center"/>
          </w:tcPr>
          <w:p w:rsidR="006C3CD7" w:rsidRDefault="006C3CD7" w:rsidP="008F464D">
            <w:pPr>
              <w:ind w:left="91" w:right="-544"/>
            </w:pPr>
            <w:r>
              <w:t>GEO-OPERACIONES Ltda. – CODELCO CHILE – DIVISION</w:t>
            </w:r>
          </w:p>
          <w:p w:rsidR="00B5588B" w:rsidRDefault="00B5588B" w:rsidP="008F464D">
            <w:pPr>
              <w:ind w:left="91" w:right="-544"/>
            </w:pPr>
            <w:r>
              <w:t xml:space="preserve">SALVADOR, SUPERINTENDENCIA DE GEOLOGIA Analista de Sistemas.  </w:t>
            </w:r>
          </w:p>
        </w:tc>
      </w:tr>
      <w:tr w:rsidR="00B5588B" w:rsidTr="003A7E23">
        <w:trPr>
          <w:trHeight w:val="801"/>
        </w:trPr>
        <w:tc>
          <w:tcPr>
            <w:tcW w:w="843" w:type="pct"/>
          </w:tcPr>
          <w:p w:rsidR="00B5588B" w:rsidRDefault="006C3CD7" w:rsidP="008F464D">
            <w:pPr>
              <w:ind w:left="-26" w:right="-544"/>
              <w:rPr>
                <w:b/>
              </w:rPr>
            </w:pPr>
            <w:r>
              <w:rPr>
                <w:b/>
              </w:rPr>
              <w:t>Cargo</w:t>
            </w:r>
          </w:p>
          <w:p w:rsidR="00B5588B" w:rsidRDefault="00B5588B" w:rsidP="008F464D">
            <w:pPr>
              <w:ind w:left="-26" w:right="-544"/>
            </w:pPr>
          </w:p>
          <w:p w:rsidR="00B5588B" w:rsidRDefault="00B5588B" w:rsidP="008F464D">
            <w:pPr>
              <w:ind w:left="-26" w:right="-544"/>
            </w:pPr>
          </w:p>
          <w:p w:rsidR="00B5588B" w:rsidRDefault="00B5588B" w:rsidP="008F464D">
            <w:pPr>
              <w:keepNext/>
              <w:ind w:left="-26" w:right="-544"/>
            </w:pP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91" w:right="-544"/>
            </w:pPr>
            <w:r>
              <w:t xml:space="preserve">Asesoría y apoyo computacional a usuarios Red   NFS bajo  Unix/Solaris y a otras secciones (Sondajes, Tronadura, etc.) y proyectos mineros. </w:t>
            </w:r>
          </w:p>
          <w:p w:rsidR="00B5588B" w:rsidRDefault="00B5588B" w:rsidP="008F464D">
            <w:pPr>
              <w:ind w:left="46" w:right="-544"/>
            </w:pPr>
            <w:r>
              <w:t>Programacion y desarrollos en Fortran y Cobol CICS a través de equipos IBM, Sistema Opereativo SUN OS (UNIX) y Solaris.</w:t>
            </w:r>
          </w:p>
        </w:tc>
      </w:tr>
      <w:tr w:rsidR="006C3CD7" w:rsidTr="003A7E23">
        <w:trPr>
          <w:trHeight w:val="1546"/>
        </w:trPr>
        <w:tc>
          <w:tcPr>
            <w:tcW w:w="843" w:type="pct"/>
          </w:tcPr>
          <w:p w:rsidR="006C3CD7" w:rsidRPr="006C3CD7" w:rsidRDefault="006C3CD7" w:rsidP="008F464D">
            <w:pPr>
              <w:keepNext/>
              <w:ind w:left="-26" w:right="-544"/>
              <w:rPr>
                <w:b/>
              </w:rPr>
            </w:pPr>
            <w:r w:rsidRPr="006C3CD7">
              <w:rPr>
                <w:b/>
              </w:rPr>
              <w:t>Funciones</w:t>
            </w:r>
          </w:p>
          <w:p w:rsidR="006C3CD7" w:rsidRDefault="006C3CD7" w:rsidP="008F464D">
            <w:pPr>
              <w:keepNext/>
              <w:ind w:left="-26" w:right="-544"/>
              <w:rPr>
                <w:b/>
              </w:rPr>
            </w:pPr>
          </w:p>
          <w:p w:rsidR="006C3CD7" w:rsidRDefault="006C3CD7" w:rsidP="008F464D">
            <w:pPr>
              <w:keepNext/>
              <w:ind w:left="-26" w:right="-544"/>
            </w:pPr>
          </w:p>
          <w:p w:rsidR="006C3CD7" w:rsidRDefault="006C3CD7" w:rsidP="008F464D">
            <w:pPr>
              <w:keepNext/>
              <w:ind w:left="-26" w:right="-544"/>
            </w:pPr>
          </w:p>
          <w:p w:rsidR="006C3CD7" w:rsidRDefault="006C3CD7" w:rsidP="008F464D">
            <w:pPr>
              <w:keepNext/>
              <w:ind w:left="-26" w:right="-544"/>
            </w:pPr>
          </w:p>
          <w:p w:rsidR="006C3CD7" w:rsidRDefault="006C3CD7" w:rsidP="008F464D">
            <w:pPr>
              <w:keepNext/>
              <w:ind w:left="-26" w:right="-544"/>
              <w:rPr>
                <w:b/>
              </w:rPr>
            </w:pPr>
          </w:p>
        </w:tc>
        <w:tc>
          <w:tcPr>
            <w:tcW w:w="4157" w:type="pct"/>
          </w:tcPr>
          <w:p w:rsidR="006C3CD7" w:rsidRPr="00B4009C" w:rsidRDefault="006C3CD7" w:rsidP="008F464D">
            <w:pPr>
              <w:keepNext/>
              <w:ind w:left="31" w:right="-544"/>
            </w:pPr>
            <w:r>
              <w:t xml:space="preserve">Uso extensivo de Herramientas CAD, </w:t>
            </w:r>
            <w:r w:rsidRPr="00B4009C">
              <w:t>AUTOCAD, MAPINFO,</w:t>
            </w:r>
          </w:p>
          <w:p w:rsidR="006C3CD7" w:rsidRDefault="006C3CD7" w:rsidP="008F464D">
            <w:pPr>
              <w:keepNext/>
              <w:ind w:left="91" w:right="-544"/>
            </w:pPr>
            <w:r w:rsidRPr="00B4009C">
              <w:t>GEOSOFT</w:t>
            </w:r>
            <w:r>
              <w:t xml:space="preserve"> y Lenguaje </w:t>
            </w:r>
            <w:r w:rsidRPr="00B4009C">
              <w:t>LISP</w:t>
            </w:r>
            <w:r>
              <w:t xml:space="preserve"> para programación en Autocad, generacion</w:t>
            </w:r>
          </w:p>
          <w:p w:rsidR="006C3CD7" w:rsidRDefault="006C3CD7" w:rsidP="008F464D">
            <w:pPr>
              <w:keepNext/>
              <w:ind w:left="91" w:right="-544"/>
            </w:pPr>
            <w:r>
              <w:t>de krigeage y calculos de volumenes (cubicacion) y leyes mineras usando</w:t>
            </w:r>
          </w:p>
          <w:p w:rsidR="006C3CD7" w:rsidRDefault="006C3CD7" w:rsidP="008F464D">
            <w:pPr>
              <w:keepNext/>
              <w:ind w:left="91" w:right="-544"/>
            </w:pPr>
            <w:r>
              <w:t xml:space="preserve">fortran y  otros software como </w:t>
            </w:r>
            <w:r w:rsidRPr="00B4009C">
              <w:t>Vulcan</w:t>
            </w:r>
            <w:r>
              <w:t xml:space="preserve"> para mapeo tridimensional,</w:t>
            </w:r>
          </w:p>
          <w:p w:rsidR="006C3CD7" w:rsidRDefault="006C3CD7" w:rsidP="008F464D">
            <w:pPr>
              <w:keepNext/>
              <w:ind w:left="91" w:right="-544"/>
            </w:pPr>
            <w:r>
              <w:t>etc....Ploteo de secciones rumbeadas, este, oeste,  plantas de sondajes</w:t>
            </w:r>
          </w:p>
          <w:p w:rsidR="006C3CD7" w:rsidRDefault="006C3CD7" w:rsidP="008F464D">
            <w:pPr>
              <w:keepNext/>
              <w:ind w:left="91" w:right="-544"/>
            </w:pPr>
            <w:r>
              <w:t>mineros, mapas camnieros (con Mapinfo y Autocad), etc</w:t>
            </w:r>
          </w:p>
        </w:tc>
      </w:tr>
      <w:tr w:rsidR="00CF63E0" w:rsidTr="003A7E23">
        <w:trPr>
          <w:trHeight w:val="263"/>
        </w:trPr>
        <w:tc>
          <w:tcPr>
            <w:tcW w:w="843" w:type="pct"/>
          </w:tcPr>
          <w:p w:rsidR="00CF63E0" w:rsidRDefault="00CF63E0" w:rsidP="008F464D">
            <w:pPr>
              <w:pStyle w:val="Institucin"/>
              <w:spacing w:before="0" w:after="0" w:line="240" w:lineRule="auto"/>
              <w:ind w:left="-26" w:right="-544"/>
            </w:pPr>
            <w:r w:rsidRPr="0087644C">
              <w:rPr>
                <w:b/>
              </w:rPr>
              <w:t>Año</w:t>
            </w:r>
          </w:p>
        </w:tc>
        <w:tc>
          <w:tcPr>
            <w:tcW w:w="4157" w:type="pct"/>
            <w:vAlign w:val="center"/>
          </w:tcPr>
          <w:p w:rsidR="00CF63E0" w:rsidRDefault="00CF63E0" w:rsidP="008F464D">
            <w:pPr>
              <w:pStyle w:val="Institucin"/>
              <w:tabs>
                <w:tab w:val="clear" w:pos="2160"/>
                <w:tab w:val="clear" w:pos="6480"/>
              </w:tabs>
              <w:spacing w:before="0" w:after="0" w:line="240" w:lineRule="auto"/>
              <w:ind w:left="61" w:right="-544"/>
            </w:pPr>
            <w:r>
              <w:t>1993 – 1994</w:t>
            </w:r>
          </w:p>
        </w:tc>
      </w:tr>
      <w:tr w:rsidR="00B5588B" w:rsidTr="003A7E23">
        <w:trPr>
          <w:trHeight w:val="210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</w:pPr>
            <w:r w:rsidRPr="0087644C">
              <w:rPr>
                <w:b/>
              </w:rPr>
              <w:t>Empres</w:t>
            </w:r>
            <w:r w:rsidR="006C3CD7">
              <w:rPr>
                <w:b/>
              </w:rPr>
              <w:t>a</w:t>
            </w:r>
          </w:p>
        </w:tc>
        <w:tc>
          <w:tcPr>
            <w:tcW w:w="4157" w:type="pct"/>
          </w:tcPr>
          <w:p w:rsidR="00B5588B" w:rsidRPr="006C3CD7" w:rsidRDefault="006C3CD7" w:rsidP="008F464D">
            <w:pPr>
              <w:keepNext/>
              <w:ind w:left="91" w:right="-544"/>
            </w:pPr>
            <w:r w:rsidRPr="006C3CD7">
              <w:t xml:space="preserve">Banco Santander  Santiago    </w:t>
            </w:r>
          </w:p>
        </w:tc>
      </w:tr>
      <w:tr w:rsidR="006C3CD7" w:rsidTr="003A7E23">
        <w:trPr>
          <w:trHeight w:val="274"/>
        </w:trPr>
        <w:tc>
          <w:tcPr>
            <w:tcW w:w="843" w:type="pct"/>
          </w:tcPr>
          <w:p w:rsidR="006C3CD7" w:rsidRDefault="006C3CD7" w:rsidP="008F464D">
            <w:pPr>
              <w:ind w:left="-26" w:right="-544"/>
            </w:pPr>
            <w:r w:rsidRPr="0087644C">
              <w:rPr>
                <w:b/>
              </w:rPr>
              <w:t>Cargo</w:t>
            </w:r>
          </w:p>
        </w:tc>
        <w:tc>
          <w:tcPr>
            <w:tcW w:w="4157" w:type="pct"/>
          </w:tcPr>
          <w:p w:rsidR="006C3CD7" w:rsidRPr="006C3CD7" w:rsidRDefault="006C3CD7" w:rsidP="008F464D">
            <w:pPr>
              <w:keepNext/>
              <w:ind w:left="91" w:right="-544"/>
            </w:pPr>
            <w:r w:rsidRPr="006C3CD7">
              <w:t>Analista de Sistemas</w:t>
            </w:r>
          </w:p>
        </w:tc>
      </w:tr>
      <w:tr w:rsidR="006C3CD7" w:rsidTr="003A7E23">
        <w:trPr>
          <w:trHeight w:val="854"/>
        </w:trPr>
        <w:tc>
          <w:tcPr>
            <w:tcW w:w="843" w:type="pct"/>
          </w:tcPr>
          <w:p w:rsidR="006C3CD7" w:rsidRPr="00B4009C" w:rsidRDefault="006C3CD7" w:rsidP="008F464D">
            <w:pPr>
              <w:ind w:left="-26" w:right="-544"/>
              <w:rPr>
                <w:b/>
              </w:rPr>
            </w:pPr>
            <w:r w:rsidRPr="00B4009C">
              <w:rPr>
                <w:b/>
              </w:rPr>
              <w:t>Funciones</w:t>
            </w:r>
          </w:p>
          <w:p w:rsidR="006C3CD7" w:rsidRPr="00B4009C" w:rsidRDefault="006C3CD7" w:rsidP="008F464D">
            <w:pPr>
              <w:ind w:right="-544"/>
              <w:rPr>
                <w:b/>
              </w:rPr>
            </w:pPr>
          </w:p>
        </w:tc>
        <w:tc>
          <w:tcPr>
            <w:tcW w:w="4157" w:type="pct"/>
          </w:tcPr>
          <w:p w:rsidR="006C3CD7" w:rsidRDefault="006C3CD7" w:rsidP="008F464D">
            <w:pPr>
              <w:keepNext/>
              <w:ind w:left="91" w:right="-544"/>
            </w:pPr>
            <w:r>
              <w:t>D</w:t>
            </w:r>
            <w:r w:rsidRPr="006C3CD7">
              <w:t>ocumentación y Mantención de Sistemas Computacionales de</w:t>
            </w:r>
          </w:p>
          <w:p w:rsidR="006C3CD7" w:rsidRPr="006C3CD7" w:rsidRDefault="006C3CD7" w:rsidP="008F464D">
            <w:pPr>
              <w:keepNext/>
              <w:ind w:left="91" w:right="-544"/>
            </w:pPr>
            <w:r w:rsidRPr="006C3CD7">
              <w:t>Remuneraciones, Activo Fijo, Abastecimiento.</w:t>
            </w:r>
          </w:p>
        </w:tc>
      </w:tr>
      <w:tr w:rsidR="00CF63E0" w:rsidTr="003A7E23">
        <w:trPr>
          <w:trHeight w:val="415"/>
        </w:trPr>
        <w:tc>
          <w:tcPr>
            <w:tcW w:w="843" w:type="pct"/>
          </w:tcPr>
          <w:p w:rsidR="00CF63E0" w:rsidRPr="00B4009C" w:rsidRDefault="00B4009C" w:rsidP="008F464D">
            <w:pPr>
              <w:ind w:right="-544"/>
              <w:rPr>
                <w:b/>
              </w:rPr>
            </w:pPr>
            <w:r w:rsidRPr="00B4009C">
              <w:rPr>
                <w:b/>
              </w:rPr>
              <w:t>Año</w:t>
            </w:r>
          </w:p>
        </w:tc>
        <w:tc>
          <w:tcPr>
            <w:tcW w:w="4157" w:type="pct"/>
          </w:tcPr>
          <w:p w:rsidR="00CF63E0" w:rsidRDefault="00CF63E0" w:rsidP="008F464D">
            <w:pPr>
              <w:ind w:left="61" w:right="-544"/>
            </w:pPr>
            <w:r>
              <w:t>1989 – 1992</w:t>
            </w:r>
          </w:p>
        </w:tc>
      </w:tr>
      <w:tr w:rsidR="00B5588B" w:rsidTr="003A7E23">
        <w:trPr>
          <w:trHeight w:val="285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</w:pPr>
            <w:r w:rsidRPr="00126976">
              <w:rPr>
                <w:b/>
              </w:rPr>
              <w:t>Empres</w:t>
            </w:r>
            <w:r w:rsidR="006C3CD7">
              <w:rPr>
                <w:b/>
              </w:rPr>
              <w:t>a</w:t>
            </w:r>
          </w:p>
        </w:tc>
        <w:tc>
          <w:tcPr>
            <w:tcW w:w="4157" w:type="pct"/>
            <w:vAlign w:val="center"/>
          </w:tcPr>
          <w:p w:rsidR="00B5588B" w:rsidRDefault="00B5588B" w:rsidP="008F464D">
            <w:pPr>
              <w:ind w:left="61" w:right="-544"/>
            </w:pPr>
            <w:r>
              <w:t>: SOQUIMICH  Subgerencia de Informática,  Antofagasta.</w:t>
            </w:r>
          </w:p>
        </w:tc>
      </w:tr>
      <w:tr w:rsidR="00B5588B" w:rsidTr="003A7E23">
        <w:trPr>
          <w:trHeight w:val="382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</w:pPr>
            <w:r w:rsidRPr="00126976">
              <w:rPr>
                <w:b/>
              </w:rPr>
              <w:t>Cargo</w:t>
            </w:r>
          </w:p>
        </w:tc>
        <w:tc>
          <w:tcPr>
            <w:tcW w:w="4157" w:type="pct"/>
          </w:tcPr>
          <w:p w:rsidR="00B5588B" w:rsidRDefault="00B5588B" w:rsidP="008F464D">
            <w:pPr>
              <w:ind w:left="61" w:right="-544"/>
            </w:pPr>
            <w:r>
              <w:t xml:space="preserve">: Explotador de Sistema “A”   </w:t>
            </w:r>
          </w:p>
        </w:tc>
      </w:tr>
      <w:tr w:rsidR="00B5588B" w:rsidTr="003A7E23">
        <w:trPr>
          <w:trHeight w:val="698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  <w:rPr>
                <w:b/>
              </w:rPr>
            </w:pPr>
            <w:r>
              <w:rPr>
                <w:b/>
              </w:rPr>
              <w:t>Funciones</w:t>
            </w:r>
          </w:p>
          <w:p w:rsidR="00B5588B" w:rsidRPr="00126976" w:rsidRDefault="00B5588B" w:rsidP="008F464D">
            <w:pPr>
              <w:ind w:left="-26" w:right="-544"/>
              <w:rPr>
                <w:b/>
              </w:rPr>
            </w:pPr>
          </w:p>
        </w:tc>
        <w:tc>
          <w:tcPr>
            <w:tcW w:w="4157" w:type="pct"/>
          </w:tcPr>
          <w:p w:rsidR="006C3CD7" w:rsidRDefault="006C3CD7" w:rsidP="008F464D">
            <w:pPr>
              <w:ind w:left="196" w:right="317"/>
            </w:pPr>
            <w:r w:rsidRPr="006C3CD7">
              <w:t xml:space="preserve">Capacitación a personal en las nuevas herramientas informáticas </w:t>
            </w:r>
          </w:p>
          <w:p w:rsidR="00B5588B" w:rsidRDefault="00B5588B" w:rsidP="008F464D">
            <w:pPr>
              <w:ind w:left="196" w:right="-544"/>
            </w:pPr>
            <w:r>
              <w:t>Administracion y explotación de los sistemas de la empresa.</w:t>
            </w:r>
          </w:p>
        </w:tc>
      </w:tr>
      <w:tr w:rsidR="009E65AD" w:rsidTr="003A7E23">
        <w:trPr>
          <w:trHeight w:val="295"/>
        </w:trPr>
        <w:tc>
          <w:tcPr>
            <w:tcW w:w="843" w:type="pct"/>
          </w:tcPr>
          <w:p w:rsidR="009E65AD" w:rsidRPr="00B4009C" w:rsidRDefault="00B4009C" w:rsidP="008F464D">
            <w:pPr>
              <w:ind w:left="-26" w:right="-544"/>
              <w:rPr>
                <w:b/>
              </w:rPr>
            </w:pPr>
            <w:r w:rsidRPr="00B4009C">
              <w:rPr>
                <w:b/>
              </w:rPr>
              <w:t>Año</w:t>
            </w:r>
          </w:p>
        </w:tc>
        <w:tc>
          <w:tcPr>
            <w:tcW w:w="4157" w:type="pct"/>
          </w:tcPr>
          <w:p w:rsidR="009E65AD" w:rsidRDefault="009E65AD" w:rsidP="008F464D">
            <w:pPr>
              <w:ind w:left="16" w:right="-544"/>
            </w:pPr>
            <w:r>
              <w:t xml:space="preserve"> 1988 – 1989</w:t>
            </w:r>
          </w:p>
        </w:tc>
      </w:tr>
      <w:tr w:rsidR="00B5588B" w:rsidTr="003A7E23">
        <w:trPr>
          <w:trHeight w:val="285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</w:pPr>
            <w:r w:rsidRPr="00126976">
              <w:rPr>
                <w:b/>
              </w:rPr>
              <w:t>Empres</w:t>
            </w:r>
            <w:r w:rsidR="00B4009C">
              <w:rPr>
                <w:b/>
              </w:rPr>
              <w:t>a</w:t>
            </w:r>
          </w:p>
        </w:tc>
        <w:tc>
          <w:tcPr>
            <w:tcW w:w="4157" w:type="pct"/>
          </w:tcPr>
          <w:p w:rsidR="00B5588B" w:rsidRDefault="00B4009C" w:rsidP="008F464D">
            <w:pPr>
              <w:rPr>
                <w:spacing w:val="-5"/>
              </w:rPr>
            </w:pPr>
            <w:r w:rsidRPr="00B4009C">
              <w:rPr>
                <w:spacing w:val="-5"/>
              </w:rPr>
              <w:t>UNISYS Corp. (Chile)</w:t>
            </w:r>
            <w:r w:rsidRPr="00B4009C">
              <w:rPr>
                <w:spacing w:val="-5"/>
              </w:rPr>
              <w:tab/>
            </w:r>
          </w:p>
        </w:tc>
      </w:tr>
      <w:tr w:rsidR="00B5588B" w:rsidTr="003A7E23">
        <w:trPr>
          <w:trHeight w:val="261"/>
        </w:trPr>
        <w:tc>
          <w:tcPr>
            <w:tcW w:w="843" w:type="pct"/>
          </w:tcPr>
          <w:p w:rsidR="00B5588B" w:rsidRDefault="00B5588B" w:rsidP="008F464D">
            <w:pPr>
              <w:ind w:left="-26" w:right="-544"/>
            </w:pPr>
            <w:r w:rsidRPr="00126976">
              <w:rPr>
                <w:b/>
              </w:rPr>
              <w:t>Cargo</w:t>
            </w:r>
          </w:p>
        </w:tc>
        <w:tc>
          <w:tcPr>
            <w:tcW w:w="4157" w:type="pct"/>
          </w:tcPr>
          <w:p w:rsidR="00B5588B" w:rsidRDefault="00B4009C" w:rsidP="008F464D">
            <w:pPr>
              <w:rPr>
                <w:spacing w:val="-5"/>
              </w:rPr>
            </w:pPr>
            <w:r w:rsidRPr="00B4009C">
              <w:rPr>
                <w:spacing w:val="-5"/>
              </w:rPr>
              <w:t>: Programador contratado.</w:t>
            </w:r>
          </w:p>
        </w:tc>
      </w:tr>
      <w:tr w:rsidR="00B5588B" w:rsidTr="003A7E23">
        <w:trPr>
          <w:trHeight w:val="449"/>
        </w:trPr>
        <w:tc>
          <w:tcPr>
            <w:tcW w:w="843" w:type="pct"/>
          </w:tcPr>
          <w:p w:rsidR="00B5588B" w:rsidRPr="00126976" w:rsidRDefault="00B5588B" w:rsidP="008F464D">
            <w:pPr>
              <w:ind w:left="-26" w:right="-544"/>
              <w:rPr>
                <w:b/>
              </w:rPr>
            </w:pPr>
            <w:r>
              <w:rPr>
                <w:b/>
              </w:rPr>
              <w:t>Funciones</w:t>
            </w:r>
          </w:p>
        </w:tc>
        <w:tc>
          <w:tcPr>
            <w:tcW w:w="4157" w:type="pct"/>
          </w:tcPr>
          <w:p w:rsidR="00B5588B" w:rsidRDefault="00B4009C" w:rsidP="00CF345E">
            <w:pPr>
              <w:ind w:left="-26" w:right="-544"/>
              <w:rPr>
                <w:spacing w:val="-5"/>
              </w:rPr>
            </w:pPr>
            <w:r>
              <w:t xml:space="preserve">Conversión de Sistemas </w:t>
            </w:r>
            <w:r w:rsidR="00CF345E">
              <w:t xml:space="preserve">En Cobol desde equipos </w:t>
            </w:r>
            <w:r>
              <w:t xml:space="preserve">NCR a UNISYS para Soquimich Chile </w:t>
            </w:r>
          </w:p>
        </w:tc>
      </w:tr>
    </w:tbl>
    <w:p w:rsidR="00F71967" w:rsidRDefault="00F71967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60"/>
        <w:gridCol w:w="8580"/>
      </w:tblGrid>
      <w:tr w:rsidR="00F71967">
        <w:trPr>
          <w:trHeight w:val="80"/>
        </w:trPr>
        <w:tc>
          <w:tcPr>
            <w:tcW w:w="2160" w:type="dxa"/>
          </w:tcPr>
          <w:p w:rsidR="00F71967" w:rsidRDefault="00F71967">
            <w:pPr>
              <w:pStyle w:val="Ttulodeseccin"/>
            </w:pPr>
            <w:r>
              <w:t>Formación</w:t>
            </w:r>
          </w:p>
        </w:tc>
        <w:tc>
          <w:tcPr>
            <w:tcW w:w="8580" w:type="dxa"/>
          </w:tcPr>
          <w:p w:rsidR="00F71967" w:rsidRDefault="00F71967"/>
          <w:p w:rsidR="00F71967" w:rsidRDefault="00F71967">
            <w:pPr>
              <w:ind w:left="2235" w:hanging="2235"/>
            </w:pPr>
          </w:p>
          <w:p w:rsidR="00F71967" w:rsidRDefault="00F71967">
            <w:pPr>
              <w:ind w:left="2235" w:hanging="2235"/>
            </w:pPr>
            <w:r>
              <w:t xml:space="preserve">   Media              : </w:t>
            </w:r>
            <w:r w:rsidR="0087644C">
              <w:t xml:space="preserve">1978 – 1982  </w:t>
            </w:r>
            <w:r>
              <w:t>Escuela Técnico Profesional.</w:t>
            </w:r>
          </w:p>
          <w:p w:rsidR="00F71967" w:rsidRDefault="00F71967" w:rsidP="00CF345E">
            <w:pPr>
              <w:ind w:left="2235" w:hanging="2235"/>
            </w:pPr>
            <w:r>
              <w:t xml:space="preserve">                             Universidad de Atacama, Técnico en Minas, Copiapó.</w:t>
            </w:r>
          </w:p>
          <w:p w:rsidR="00F71967" w:rsidRDefault="00F71967">
            <w:r>
              <w:t xml:space="preserve">   Superior          : </w:t>
            </w:r>
            <w:r w:rsidR="0087644C">
              <w:t xml:space="preserve">1982 – 1987 </w:t>
            </w:r>
            <w:r>
              <w:t>Universidad de Tarapacá</w:t>
            </w:r>
          </w:p>
          <w:p w:rsidR="00F71967" w:rsidRDefault="00F71967">
            <w:r>
              <w:t xml:space="preserve">                            Ingeniería Ejecución en Computación e   Informática. Titulado con Distinción</w:t>
            </w:r>
          </w:p>
          <w:p w:rsidR="00F71967" w:rsidRDefault="00F71967">
            <w:pPr>
              <w:pStyle w:val="Logro"/>
              <w:numPr>
                <w:ilvl w:val="0"/>
                <w:numId w:val="0"/>
              </w:numPr>
            </w:pPr>
          </w:p>
        </w:tc>
      </w:tr>
    </w:tbl>
    <w:p w:rsidR="00F71967" w:rsidRDefault="00F71967">
      <w:pPr>
        <w:pStyle w:val="Ttulodeseccin"/>
      </w:pPr>
      <w:r>
        <w:t>Antecedentes Personales</w:t>
      </w:r>
    </w:p>
    <w:p w:rsidR="00F71967" w:rsidRDefault="00F71967"/>
    <w:p w:rsidR="00F71967" w:rsidRDefault="00F71967">
      <w:r>
        <w:t xml:space="preserve">                                      Nombre                  : Carlos Rafael Gajardo Núñez</w:t>
      </w:r>
    </w:p>
    <w:p w:rsidR="00F71967" w:rsidRDefault="00F71967">
      <w:r>
        <w:tab/>
      </w:r>
      <w:r>
        <w:tab/>
      </w:r>
      <w:r>
        <w:tab/>
        <w:t>Rut</w:t>
      </w:r>
      <w:r>
        <w:tab/>
      </w:r>
      <w:r>
        <w:tab/>
        <w:t xml:space="preserve">    :  8.462.908.1</w:t>
      </w:r>
    </w:p>
    <w:p w:rsidR="00F71967" w:rsidRDefault="00F71967">
      <w:r>
        <w:tab/>
      </w:r>
      <w:r>
        <w:tab/>
      </w:r>
      <w:r>
        <w:tab/>
        <w:t>Título                     : Ing. Ejec</w:t>
      </w:r>
      <w:r w:rsidR="00542A33">
        <w:t xml:space="preserve">ución en </w:t>
      </w:r>
      <w:r>
        <w:t>Computación e Informática, Titulado con Distinción</w:t>
      </w:r>
    </w:p>
    <w:p w:rsidR="00F71967" w:rsidRDefault="00F71967">
      <w:pPr>
        <w:ind w:left="1440" w:firstLine="720"/>
      </w:pPr>
      <w:r>
        <w:t>Estado Civil           : Casado, 2 hijos</w:t>
      </w:r>
    </w:p>
    <w:p w:rsidR="00F71967" w:rsidRDefault="00F71967">
      <w:r>
        <w:tab/>
      </w:r>
      <w:r>
        <w:tab/>
      </w:r>
      <w:r>
        <w:tab/>
        <w:t>Fecha Nacimiento : 06/10/1967</w:t>
      </w:r>
    </w:p>
    <w:p w:rsidR="00F71967" w:rsidRDefault="00F71967">
      <w:pPr>
        <w:rPr>
          <w:snapToGrid w:val="0"/>
          <w:lang w:val="es-MX"/>
        </w:rPr>
      </w:pPr>
      <w:r>
        <w:tab/>
      </w:r>
      <w:r>
        <w:tab/>
      </w:r>
      <w:r>
        <w:tab/>
      </w:r>
      <w:r w:rsidR="0087644C">
        <w:t>Celular</w:t>
      </w:r>
      <w:r>
        <w:t xml:space="preserve">                  : </w:t>
      </w:r>
      <w:r w:rsidR="00542A33">
        <w:t>9</w:t>
      </w:r>
      <w:r w:rsidR="001F0F65">
        <w:t>67205148</w:t>
      </w:r>
      <w:r w:rsidR="00542A33">
        <w:t xml:space="preserve">  </w:t>
      </w:r>
      <w:r w:rsidR="0087644C">
        <w:t>-  9 79865358</w:t>
      </w:r>
    </w:p>
    <w:p w:rsidR="00F71967" w:rsidRDefault="00F71967">
      <w:pPr>
        <w:pStyle w:val="Direccin2"/>
        <w:framePr w:w="0" w:wrap="auto" w:vAnchor="margin" w:hAnchor="text" w:xAlign="left" w:yAlign="inline"/>
        <w:rPr>
          <w:sz w:val="20"/>
        </w:rPr>
      </w:pPr>
      <w:r>
        <w:tab/>
      </w:r>
      <w:r>
        <w:tab/>
      </w:r>
      <w:r>
        <w:tab/>
      </w:r>
      <w:r>
        <w:rPr>
          <w:sz w:val="20"/>
        </w:rPr>
        <w:t xml:space="preserve">Dirección             : </w:t>
      </w:r>
      <w:r w:rsidR="00542A33">
        <w:rPr>
          <w:sz w:val="20"/>
        </w:rPr>
        <w:t>Avenida Grecia 5140  -  Depto. 32 -  Ñuñoa</w:t>
      </w:r>
    </w:p>
    <w:p w:rsidR="00FA1AEA" w:rsidRDefault="00F71967" w:rsidP="00FA1AEA">
      <w:pPr>
        <w:rPr>
          <w:lang w:val="es-MX"/>
        </w:rPr>
      </w:pPr>
      <w:r>
        <w:tab/>
      </w:r>
      <w:r>
        <w:tab/>
      </w:r>
      <w:r>
        <w:tab/>
      </w:r>
      <w:r w:rsidR="00FA1AEA">
        <w:rPr>
          <w:lang w:val="es-MX"/>
        </w:rPr>
        <w:t xml:space="preserve">Email                    : </w:t>
      </w:r>
      <w:hyperlink r:id="rId7" w:history="1">
        <w:r w:rsidR="00542A33" w:rsidRPr="007A3074">
          <w:rPr>
            <w:rStyle w:val="Hipervnculo"/>
            <w:lang w:val="es-MX"/>
          </w:rPr>
          <w:t>carlosgajardonunez@gmail.com</w:t>
        </w:r>
      </w:hyperlink>
    </w:p>
    <w:sectPr w:rsidR="00FA1AEA" w:rsidSect="00A1655F">
      <w:headerReference w:type="first" r:id="rId8"/>
      <w:pgSz w:w="12242" w:h="15842" w:code="1"/>
      <w:pgMar w:top="1276" w:right="618" w:bottom="992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97B" w:rsidRDefault="0051497B">
      <w:r>
        <w:separator/>
      </w:r>
    </w:p>
  </w:endnote>
  <w:endnote w:type="continuationSeparator" w:id="0">
    <w:p w:rsidR="0051497B" w:rsidRDefault="0051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97B" w:rsidRDefault="0051497B">
      <w:r>
        <w:separator/>
      </w:r>
    </w:p>
  </w:footnote>
  <w:footnote w:type="continuationSeparator" w:id="0">
    <w:p w:rsidR="0051497B" w:rsidRDefault="0051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476" w:rsidRDefault="0017747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03E7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B86E8E"/>
    <w:multiLevelType w:val="singleLevel"/>
    <w:tmpl w:val="BA18C28C"/>
    <w:lvl w:ilvl="0">
      <w:start w:val="9"/>
      <w:numFmt w:val="bullet"/>
      <w:lvlText w:val="-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</w:abstractNum>
  <w:abstractNum w:abstractNumId="2">
    <w:nsid w:val="14D14F32"/>
    <w:multiLevelType w:val="singleLevel"/>
    <w:tmpl w:val="BA18C28C"/>
    <w:lvl w:ilvl="0">
      <w:start w:val="9"/>
      <w:numFmt w:val="bullet"/>
      <w:lvlText w:val="-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</w:abstractNum>
  <w:abstractNum w:abstractNumId="3">
    <w:nsid w:val="16A272DF"/>
    <w:multiLevelType w:val="singleLevel"/>
    <w:tmpl w:val="41A26F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1C41156E"/>
    <w:multiLevelType w:val="singleLevel"/>
    <w:tmpl w:val="BA18C28C"/>
    <w:lvl w:ilvl="0">
      <w:start w:val="9"/>
      <w:numFmt w:val="bullet"/>
      <w:lvlText w:val="-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</w:abstractNum>
  <w:abstractNum w:abstractNumId="5">
    <w:nsid w:val="21A2001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93F12D1"/>
    <w:multiLevelType w:val="singleLevel"/>
    <w:tmpl w:val="BA18C28C"/>
    <w:lvl w:ilvl="0">
      <w:start w:val="9"/>
      <w:numFmt w:val="bullet"/>
      <w:lvlText w:val="-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</w:abstractNum>
  <w:abstractNum w:abstractNumId="7">
    <w:nsid w:val="34B66603"/>
    <w:multiLevelType w:val="singleLevel"/>
    <w:tmpl w:val="BA18C28C"/>
    <w:lvl w:ilvl="0">
      <w:start w:val="9"/>
      <w:numFmt w:val="bullet"/>
      <w:lvlText w:val="-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</w:abstractNum>
  <w:abstractNum w:abstractNumId="8">
    <w:nsid w:val="54EE06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8E33EEE"/>
    <w:multiLevelType w:val="singleLevel"/>
    <w:tmpl w:val="BA18C28C"/>
    <w:lvl w:ilvl="0">
      <w:start w:val="9"/>
      <w:numFmt w:val="bullet"/>
      <w:lvlText w:val="-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</w:abstractNum>
  <w:abstractNum w:abstractNumId="10">
    <w:nsid w:val="5FC136A2"/>
    <w:multiLevelType w:val="singleLevel"/>
    <w:tmpl w:val="BA18C28C"/>
    <w:lvl w:ilvl="0">
      <w:start w:val="9"/>
      <w:numFmt w:val="bullet"/>
      <w:lvlText w:val="-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</w:abstractNum>
  <w:abstractNum w:abstractNumId="11">
    <w:nsid w:val="6091728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6B75600"/>
    <w:multiLevelType w:val="singleLevel"/>
    <w:tmpl w:val="EBBC44FA"/>
    <w:lvl w:ilvl="0">
      <w:start w:val="1"/>
      <w:numFmt w:val="bullet"/>
      <w:pStyle w:val="Logro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3">
    <w:nsid w:val="7607461A"/>
    <w:multiLevelType w:val="singleLevel"/>
    <w:tmpl w:val="BA18C28C"/>
    <w:lvl w:ilvl="0">
      <w:start w:val="9"/>
      <w:numFmt w:val="bullet"/>
      <w:lvlText w:val="-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12"/>
  </w:num>
  <w:num w:numId="3">
    <w:abstractNumId w:val="3"/>
  </w:num>
  <w:num w:numId="4">
    <w:abstractNumId w:val="11"/>
  </w:num>
  <w:num w:numId="5">
    <w:abstractNumId w:val="7"/>
  </w:num>
  <w:num w:numId="6">
    <w:abstractNumId w:val="2"/>
  </w:num>
  <w:num w:numId="7">
    <w:abstractNumId w:val="13"/>
  </w:num>
  <w:num w:numId="8">
    <w:abstractNumId w:val="6"/>
  </w:num>
  <w:num w:numId="9">
    <w:abstractNumId w:val="1"/>
  </w:num>
  <w:num w:numId="10">
    <w:abstractNumId w:val="0"/>
  </w:num>
  <w:num w:numId="11">
    <w:abstractNumId w:val="4"/>
  </w:num>
  <w:num w:numId="12">
    <w:abstractNumId w:val="8"/>
  </w:num>
  <w:num w:numId="13">
    <w:abstractNumId w:val="9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en-US" w:vendorID="8" w:dllVersion="513" w:checkStyle="0"/>
  <w:activeWritingStyle w:appName="MSWord" w:lang="es-ES_tradnl" w:vendorID="9" w:dllVersion="512" w:checkStyle="1"/>
  <w:activeWritingStyle w:appName="MSWord" w:lang="es-ES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1B07"/>
    <w:rsid w:val="0008472E"/>
    <w:rsid w:val="000D058E"/>
    <w:rsid w:val="00125A47"/>
    <w:rsid w:val="00126976"/>
    <w:rsid w:val="00177476"/>
    <w:rsid w:val="001C0EC9"/>
    <w:rsid w:val="001F0F65"/>
    <w:rsid w:val="001F2DF0"/>
    <w:rsid w:val="00225B54"/>
    <w:rsid w:val="00302078"/>
    <w:rsid w:val="00386D0B"/>
    <w:rsid w:val="003A7E23"/>
    <w:rsid w:val="003F64FE"/>
    <w:rsid w:val="00411F1F"/>
    <w:rsid w:val="00431B07"/>
    <w:rsid w:val="004510E8"/>
    <w:rsid w:val="0051497B"/>
    <w:rsid w:val="005350D3"/>
    <w:rsid w:val="00542A33"/>
    <w:rsid w:val="00546D81"/>
    <w:rsid w:val="005B6207"/>
    <w:rsid w:val="006C3CD7"/>
    <w:rsid w:val="007034A1"/>
    <w:rsid w:val="00741D29"/>
    <w:rsid w:val="007651A6"/>
    <w:rsid w:val="00771BDB"/>
    <w:rsid w:val="00772128"/>
    <w:rsid w:val="007A375B"/>
    <w:rsid w:val="007E69DC"/>
    <w:rsid w:val="008164CB"/>
    <w:rsid w:val="00821AE2"/>
    <w:rsid w:val="00862A8D"/>
    <w:rsid w:val="0087644C"/>
    <w:rsid w:val="008839AC"/>
    <w:rsid w:val="008E6B1F"/>
    <w:rsid w:val="008F3DD6"/>
    <w:rsid w:val="008F464D"/>
    <w:rsid w:val="00986DEC"/>
    <w:rsid w:val="009A4754"/>
    <w:rsid w:val="009E65AD"/>
    <w:rsid w:val="00A1655F"/>
    <w:rsid w:val="00AC3FDA"/>
    <w:rsid w:val="00B4009C"/>
    <w:rsid w:val="00B5588B"/>
    <w:rsid w:val="00BB0CA1"/>
    <w:rsid w:val="00BB60C2"/>
    <w:rsid w:val="00BD5FF2"/>
    <w:rsid w:val="00BD7179"/>
    <w:rsid w:val="00BF5809"/>
    <w:rsid w:val="00C2488C"/>
    <w:rsid w:val="00C8406D"/>
    <w:rsid w:val="00CC70D9"/>
    <w:rsid w:val="00CF345E"/>
    <w:rsid w:val="00CF63E0"/>
    <w:rsid w:val="00D40395"/>
    <w:rsid w:val="00D41D0E"/>
    <w:rsid w:val="00E2797D"/>
    <w:rsid w:val="00E855BA"/>
    <w:rsid w:val="00E96055"/>
    <w:rsid w:val="00EB2ACF"/>
    <w:rsid w:val="00F20886"/>
    <w:rsid w:val="00F52409"/>
    <w:rsid w:val="00F71967"/>
    <w:rsid w:val="00FA1AEA"/>
    <w:rsid w:val="00FB739B"/>
    <w:rsid w:val="00FC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944FD77A-A591-4673-8AAD-4BEFAA0B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55F"/>
    <w:rPr>
      <w:rFonts w:ascii="Arial" w:hAnsi="Arial"/>
      <w:lang w:val="es-ES" w:eastAsia="es-ES"/>
    </w:rPr>
  </w:style>
  <w:style w:type="paragraph" w:styleId="Ttulo1">
    <w:name w:val="heading 1"/>
    <w:basedOn w:val="Ttulo-base"/>
    <w:next w:val="Textoindependiente"/>
    <w:qFormat/>
    <w:rsid w:val="00A1655F"/>
    <w:pPr>
      <w:spacing w:before="220" w:after="220"/>
      <w:jc w:val="left"/>
      <w:outlineLvl w:val="0"/>
    </w:pPr>
    <w:rPr>
      <w:rFonts w:ascii="Arial Black" w:hAnsi="Arial Black"/>
      <w:kern w:val="28"/>
      <w:sz w:val="20"/>
    </w:rPr>
  </w:style>
  <w:style w:type="paragraph" w:styleId="Ttulo2">
    <w:name w:val="heading 2"/>
    <w:basedOn w:val="Ttulo-base"/>
    <w:next w:val="Textoindependiente"/>
    <w:qFormat/>
    <w:rsid w:val="00A1655F"/>
    <w:pPr>
      <w:spacing w:after="220"/>
      <w:jc w:val="left"/>
      <w:outlineLvl w:val="1"/>
    </w:pPr>
    <w:rPr>
      <w:rFonts w:ascii="Arial Black" w:hAnsi="Arial Black"/>
      <w:sz w:val="20"/>
    </w:rPr>
  </w:style>
  <w:style w:type="paragraph" w:styleId="Ttulo3">
    <w:name w:val="heading 3"/>
    <w:basedOn w:val="Ttulo-base"/>
    <w:next w:val="Textoindependiente"/>
    <w:qFormat/>
    <w:rsid w:val="00A1655F"/>
    <w:pPr>
      <w:spacing w:after="220"/>
      <w:jc w:val="left"/>
      <w:outlineLvl w:val="2"/>
    </w:pPr>
    <w:rPr>
      <w:i/>
      <w:spacing w:val="-2"/>
      <w:sz w:val="20"/>
    </w:rPr>
  </w:style>
  <w:style w:type="paragraph" w:styleId="Ttulo4">
    <w:name w:val="heading 4"/>
    <w:basedOn w:val="Ttulo-base"/>
    <w:next w:val="Textoindependiente"/>
    <w:qFormat/>
    <w:rsid w:val="00A1655F"/>
    <w:pPr>
      <w:jc w:val="left"/>
      <w:outlineLvl w:val="3"/>
    </w:pPr>
    <w:rPr>
      <w:rFonts w:ascii="Arial Black" w:hAnsi="Arial Black"/>
      <w:sz w:val="20"/>
    </w:rPr>
  </w:style>
  <w:style w:type="paragraph" w:styleId="Ttulo5">
    <w:name w:val="heading 5"/>
    <w:basedOn w:val="Ttulo-base"/>
    <w:next w:val="Textoindependiente"/>
    <w:qFormat/>
    <w:rsid w:val="00A1655F"/>
    <w:pPr>
      <w:spacing w:after="220"/>
      <w:jc w:val="left"/>
      <w:outlineLvl w:val="4"/>
    </w:pPr>
    <w:rPr>
      <w:rFonts w:ascii="Arial Black" w:hAnsi="Arial Black"/>
      <w:sz w:val="16"/>
    </w:rPr>
  </w:style>
  <w:style w:type="paragraph" w:styleId="Ttulo6">
    <w:name w:val="heading 6"/>
    <w:basedOn w:val="Normal"/>
    <w:next w:val="Normal"/>
    <w:qFormat/>
    <w:rsid w:val="00A1655F"/>
    <w:pPr>
      <w:spacing w:before="240" w:after="60"/>
      <w:jc w:val="both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A1655F"/>
    <w:pPr>
      <w:keepNext/>
      <w:ind w:left="2235" w:hanging="2235"/>
      <w:outlineLvl w:val="6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A1655F"/>
    <w:pPr>
      <w:spacing w:after="220" w:line="220" w:lineRule="atLeast"/>
      <w:jc w:val="both"/>
    </w:pPr>
    <w:rPr>
      <w:spacing w:val="-5"/>
    </w:rPr>
  </w:style>
  <w:style w:type="paragraph" w:customStyle="1" w:styleId="Logro">
    <w:name w:val="Logro"/>
    <w:basedOn w:val="Textoindependiente"/>
    <w:rsid w:val="00A1655F"/>
    <w:pPr>
      <w:numPr>
        <w:numId w:val="1"/>
      </w:numPr>
      <w:tabs>
        <w:tab w:val="clear" w:pos="360"/>
      </w:tabs>
      <w:spacing w:after="60"/>
    </w:pPr>
  </w:style>
  <w:style w:type="paragraph" w:customStyle="1" w:styleId="Direccin1">
    <w:name w:val="Dirección 1"/>
    <w:basedOn w:val="Normal"/>
    <w:rsid w:val="00A1655F"/>
    <w:pPr>
      <w:framePr w:w="2160" w:wrap="notBeside" w:vAnchor="page" w:hAnchor="page" w:x="8281" w:y="1153"/>
      <w:spacing w:line="160" w:lineRule="atLeast"/>
      <w:jc w:val="both"/>
    </w:pPr>
    <w:rPr>
      <w:sz w:val="14"/>
    </w:rPr>
  </w:style>
  <w:style w:type="paragraph" w:customStyle="1" w:styleId="Direccin2">
    <w:name w:val="Dirección 2"/>
    <w:basedOn w:val="Normal"/>
    <w:rsid w:val="00A1655F"/>
    <w:pPr>
      <w:framePr w:w="2030" w:wrap="notBeside" w:vAnchor="page" w:hAnchor="page" w:x="6121" w:y="1153"/>
      <w:spacing w:line="160" w:lineRule="atLeast"/>
      <w:jc w:val="both"/>
    </w:pPr>
    <w:rPr>
      <w:sz w:val="14"/>
    </w:rPr>
  </w:style>
  <w:style w:type="paragraph" w:styleId="Sangradetextonormal">
    <w:name w:val="Body Text Indent"/>
    <w:basedOn w:val="Textoindependiente"/>
    <w:rsid w:val="00A1655F"/>
    <w:pPr>
      <w:ind w:left="720"/>
    </w:pPr>
  </w:style>
  <w:style w:type="paragraph" w:customStyle="1" w:styleId="Ciudadyprovincia">
    <w:name w:val="Ciudad y provincia"/>
    <w:basedOn w:val="Textoindependiente"/>
    <w:next w:val="Textoindependiente"/>
    <w:rsid w:val="00A1655F"/>
    <w:pPr>
      <w:keepNext/>
    </w:pPr>
  </w:style>
  <w:style w:type="paragraph" w:customStyle="1" w:styleId="Organizacin">
    <w:name w:val="Organización"/>
    <w:basedOn w:val="Normal"/>
    <w:next w:val="Normal"/>
    <w:autoRedefine/>
    <w:rsid w:val="00A1655F"/>
    <w:pPr>
      <w:keepNext/>
      <w:ind w:left="2376"/>
    </w:pPr>
  </w:style>
  <w:style w:type="paragraph" w:customStyle="1" w:styleId="Organizacinuno">
    <w:name w:val="Organización uno"/>
    <w:basedOn w:val="Organizacin"/>
    <w:next w:val="Normal"/>
    <w:autoRedefine/>
    <w:rsid w:val="00A1655F"/>
  </w:style>
  <w:style w:type="paragraph" w:styleId="Fecha">
    <w:name w:val="Date"/>
    <w:basedOn w:val="Textoindependiente"/>
    <w:rsid w:val="00A1655F"/>
    <w:pPr>
      <w:keepNext/>
    </w:pPr>
  </w:style>
  <w:style w:type="paragraph" w:customStyle="1" w:styleId="Ttulodeldocumento">
    <w:name w:val="Título del documento"/>
    <w:basedOn w:val="Normal"/>
    <w:next w:val="Normal"/>
    <w:rsid w:val="00A1655F"/>
    <w:pPr>
      <w:spacing w:after="220"/>
      <w:jc w:val="both"/>
    </w:pPr>
    <w:rPr>
      <w:spacing w:val="-20"/>
      <w:sz w:val="48"/>
    </w:rPr>
  </w:style>
  <w:style w:type="character" w:styleId="nfasis">
    <w:name w:val="Emphasis"/>
    <w:qFormat/>
    <w:rsid w:val="00A1655F"/>
    <w:rPr>
      <w:rFonts w:ascii="Arial Black" w:hAnsi="Arial Black"/>
      <w:spacing w:val="-8"/>
      <w:sz w:val="18"/>
    </w:rPr>
  </w:style>
  <w:style w:type="paragraph" w:customStyle="1" w:styleId="Encabezado-base">
    <w:name w:val="Encabezado - base"/>
    <w:basedOn w:val="Normal"/>
    <w:rsid w:val="00A1655F"/>
    <w:pPr>
      <w:jc w:val="both"/>
    </w:pPr>
  </w:style>
  <w:style w:type="paragraph" w:styleId="Piedepgina">
    <w:name w:val="footer"/>
    <w:basedOn w:val="Encabezado-base"/>
    <w:rsid w:val="00A1655F"/>
    <w:pPr>
      <w:tabs>
        <w:tab w:val="right" w:pos="6840"/>
      </w:tabs>
      <w:spacing w:line="220" w:lineRule="atLeast"/>
    </w:pPr>
    <w:rPr>
      <w:b/>
      <w:sz w:val="18"/>
    </w:rPr>
  </w:style>
  <w:style w:type="paragraph" w:styleId="Encabezado">
    <w:name w:val="header"/>
    <w:basedOn w:val="Encabezado-base"/>
    <w:rsid w:val="00A1655F"/>
    <w:pPr>
      <w:spacing w:line="220" w:lineRule="atLeast"/>
    </w:pPr>
  </w:style>
  <w:style w:type="paragraph" w:customStyle="1" w:styleId="Ttulo-base">
    <w:name w:val="Título - base"/>
    <w:basedOn w:val="Textoindependiente"/>
    <w:next w:val="Textoindependiente"/>
    <w:rsid w:val="00A1655F"/>
    <w:pPr>
      <w:keepNext/>
      <w:keepLines/>
      <w:spacing w:after="0"/>
    </w:pPr>
    <w:rPr>
      <w:spacing w:val="-4"/>
      <w:sz w:val="18"/>
    </w:rPr>
  </w:style>
  <w:style w:type="paragraph" w:customStyle="1" w:styleId="Institucin">
    <w:name w:val="Institución"/>
    <w:basedOn w:val="Normal"/>
    <w:next w:val="Logro"/>
    <w:autoRedefine/>
    <w:rsid w:val="00A1655F"/>
    <w:pPr>
      <w:tabs>
        <w:tab w:val="left" w:pos="2160"/>
        <w:tab w:val="right" w:pos="6480"/>
      </w:tabs>
      <w:spacing w:before="240" w:after="60" w:line="220" w:lineRule="atLeast"/>
    </w:pPr>
  </w:style>
  <w:style w:type="character" w:customStyle="1" w:styleId="Profesin">
    <w:name w:val="Profesión"/>
    <w:basedOn w:val="Fuentedeprrafopredeter"/>
    <w:rsid w:val="00A1655F"/>
  </w:style>
  <w:style w:type="paragraph" w:styleId="Puesto">
    <w:name w:val="Title"/>
    <w:next w:val="Logro"/>
    <w:rsid w:val="00A1655F"/>
    <w:pPr>
      <w:spacing w:after="60" w:line="220" w:lineRule="atLeast"/>
    </w:pPr>
    <w:rPr>
      <w:rFonts w:ascii="Arial Black" w:hAnsi="Arial Black"/>
      <w:spacing w:val="-10"/>
      <w:lang w:val="es-ES" w:eastAsia="es-ES"/>
    </w:rPr>
  </w:style>
  <w:style w:type="character" w:customStyle="1" w:styleId="Rtuloconnfasis">
    <w:name w:val="Rótulo con énfasis"/>
    <w:rsid w:val="00A1655F"/>
    <w:rPr>
      <w:rFonts w:ascii="Arial Black" w:hAnsi="Arial Black"/>
      <w:spacing w:val="-6"/>
      <w:sz w:val="18"/>
    </w:rPr>
  </w:style>
  <w:style w:type="paragraph" w:customStyle="1" w:styleId="Nombre">
    <w:name w:val="Nombre"/>
    <w:basedOn w:val="Normal"/>
    <w:next w:val="Normal"/>
    <w:rsid w:val="00A1655F"/>
    <w:pPr>
      <w:pBdr>
        <w:bottom w:val="single" w:sz="6" w:space="4" w:color="auto"/>
      </w:pBdr>
      <w:spacing w:after="440" w:line="240" w:lineRule="atLeast"/>
    </w:pPr>
    <w:rPr>
      <w:rFonts w:ascii="Arial Black" w:hAnsi="Arial Black"/>
      <w:spacing w:val="-35"/>
      <w:sz w:val="54"/>
    </w:rPr>
  </w:style>
  <w:style w:type="paragraph" w:customStyle="1" w:styleId="Ttulodeseccin">
    <w:name w:val="Título de sección"/>
    <w:basedOn w:val="Normal"/>
    <w:next w:val="Normal"/>
    <w:autoRedefine/>
    <w:rsid w:val="00A1655F"/>
    <w:pPr>
      <w:spacing w:before="220" w:line="220" w:lineRule="atLeast"/>
    </w:pPr>
    <w:rPr>
      <w:rFonts w:ascii="Arial Black" w:hAnsi="Arial Black"/>
      <w:spacing w:val="-10"/>
    </w:rPr>
  </w:style>
  <w:style w:type="paragraph" w:customStyle="1" w:styleId="Sinttulo">
    <w:name w:val="Sin título"/>
    <w:basedOn w:val="Ttulodeseccin"/>
    <w:rsid w:val="00A1655F"/>
  </w:style>
  <w:style w:type="paragraph" w:customStyle="1" w:styleId="Objetivo">
    <w:name w:val="Objetivo"/>
    <w:basedOn w:val="Normal"/>
    <w:next w:val="Textoindependiente"/>
    <w:rsid w:val="00A1655F"/>
    <w:pPr>
      <w:spacing w:before="240" w:after="220" w:line="220" w:lineRule="atLeast"/>
    </w:pPr>
  </w:style>
  <w:style w:type="character" w:styleId="Nmerodepgina">
    <w:name w:val="page number"/>
    <w:rsid w:val="00A1655F"/>
    <w:rPr>
      <w:rFonts w:ascii="Arial" w:hAnsi="Arial"/>
      <w:sz w:val="18"/>
    </w:rPr>
  </w:style>
  <w:style w:type="paragraph" w:customStyle="1" w:styleId="Datospersonales">
    <w:name w:val="Datos personales"/>
    <w:basedOn w:val="Textoindependiente"/>
    <w:rsid w:val="00A1655F"/>
    <w:pPr>
      <w:spacing w:after="120" w:line="240" w:lineRule="exact"/>
      <w:ind w:left="-1080" w:right="1080"/>
    </w:pPr>
    <w:rPr>
      <w:i/>
      <w:spacing w:val="0"/>
      <w:sz w:val="22"/>
    </w:rPr>
  </w:style>
  <w:style w:type="paragraph" w:customStyle="1" w:styleId="Informacinpersonal">
    <w:name w:val="Información personal"/>
    <w:basedOn w:val="Logro"/>
    <w:next w:val="Logro"/>
    <w:rsid w:val="00A1655F"/>
    <w:pPr>
      <w:numPr>
        <w:numId w:val="0"/>
      </w:numPr>
      <w:spacing w:before="240"/>
      <w:ind w:left="245" w:hanging="245"/>
    </w:pPr>
  </w:style>
  <w:style w:type="paragraph" w:customStyle="1" w:styleId="Subttulodeseccin">
    <w:name w:val="Subtítulo de sección"/>
    <w:basedOn w:val="Ttulodeseccin"/>
    <w:next w:val="Normal"/>
    <w:rsid w:val="00A1655F"/>
    <w:rPr>
      <w:b/>
      <w:spacing w:val="0"/>
    </w:rPr>
  </w:style>
  <w:style w:type="paragraph" w:styleId="Sangra2detindependiente">
    <w:name w:val="Body Text Indent 2"/>
    <w:basedOn w:val="Normal"/>
    <w:rsid w:val="00A1655F"/>
    <w:pPr>
      <w:ind w:left="1416"/>
    </w:pPr>
    <w:rPr>
      <w:rFonts w:ascii="Times New Roman" w:hAnsi="Times New Roman"/>
      <w:lang w:val="es-ES_tradnl"/>
    </w:rPr>
  </w:style>
  <w:style w:type="paragraph" w:styleId="Sangra3detindependiente">
    <w:name w:val="Body Text Indent 3"/>
    <w:basedOn w:val="Normal"/>
    <w:rsid w:val="00A1655F"/>
    <w:pPr>
      <w:ind w:left="2235"/>
    </w:pPr>
  </w:style>
  <w:style w:type="character" w:styleId="Hipervnculo">
    <w:name w:val="Hyperlink"/>
    <w:rsid w:val="00A165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1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arlosgajardonune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Otros%20documentos\Curr&#237;culo%20profesion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Currículo profesional</Template>
  <TotalTime>33</TotalTime>
  <Pages>3</Pages>
  <Words>1114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Currículo</vt:lpstr>
    </vt:vector>
  </TitlesOfParts>
  <Company>Luffi</Company>
  <LinksUpToDate>false</LinksUpToDate>
  <CharactersWithSpaces>7228</CharactersWithSpaces>
  <SharedDoc>false</SharedDoc>
  <HLinks>
    <vt:vector size="6" baseType="variant">
      <vt:variant>
        <vt:i4>1638435</vt:i4>
      </vt:variant>
      <vt:variant>
        <vt:i4>0</vt:i4>
      </vt:variant>
      <vt:variant>
        <vt:i4>0</vt:i4>
      </vt:variant>
      <vt:variant>
        <vt:i4>5</vt:i4>
      </vt:variant>
      <vt:variant>
        <vt:lpwstr>mailto:carlosgajardonunez@gmail.com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Currículo</dc:title>
  <dc:creator>Usuario de Windows</dc:creator>
  <cp:lastModifiedBy>Usuario de Windows</cp:lastModifiedBy>
  <cp:revision>5</cp:revision>
  <cp:lastPrinted>2003-11-15T05:18:00Z</cp:lastPrinted>
  <dcterms:created xsi:type="dcterms:W3CDTF">2017-08-12T05:48:00Z</dcterms:created>
  <dcterms:modified xsi:type="dcterms:W3CDTF">2017-08-14T03:17:00Z</dcterms:modified>
</cp:coreProperties>
</file>